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rtf" ContentType="application/rtf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custom-properties" Target="docProps/custom.xml" Id="rId4" /><Relationship Type="http://schemas.openxmlformats.org/officeDocument/2006/relationships/officeDocument" Target="/word/document2.xml" Id="rId1" /></Relationships>
</file>

<file path=word/document2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Pr="003A3363" w:rsidR="0072503C" w:rsidP="007D7977" w:rsidRDefault="0072503C">
      <w:pPr>
        <w:pStyle w:val="Overskrift1"/>
        <w:jc w:val="center"/>
        <w:rPr>
          <w:color w:val="000000" w:themeColor="text1"/>
        </w:rPr>
      </w:pPr>
      <w:bookmarkStart w:name="_GoBack" w:id="0"/>
      <w:r w:rsidRPr="003A3363">
        <w:rPr>
          <w:color w:val="000000" w:themeColor="text1"/>
        </w:rPr>
        <w:t>Sakspapir</w:t>
      </w:r>
    </w:p>
    <w:bookmarkEnd w:id="0"/>
    <w:p w:rsidRPr="007D7977" w:rsidR="0072503C" w:rsidP="007D7977" w:rsidRDefault="0072503C"/>
    <w:sdt>
      <w:sdtPr>
        <w:rPr>
          <w:b/>
        </w:rPr>
        <w:alias w:val="Sak"/>
        <w:tag w:val="Sak"/>
        <w:id w:val="28397537"/>
        <w:placeholder>
          <w:docPart w:val="C159EFF2622E478F933376F48BD9BA8D"/>
        </w:placeholder>
      </w:sdtPr>
      <w:sdtEndPr>
        <w:rPr>
          <w:b w:val="0"/>
        </w:rPr>
      </w:sdtEndPr>
      <w:sdtContent>
        <w:tbl>
          <w:tblPr>
            <w:tblStyle w:val="Tabellrutenett"/>
            <w:tblW w:w="0" w:type="auto"/>
            <w:tblBorders>
              <w:top w:val="single" w:color="A6A6A6" w:themeColor="background1" w:themeShade="A6" w:sz="4" w:space="0"/>
              <w:left w:val="single" w:color="A6A6A6" w:themeColor="background1" w:themeShade="A6" w:sz="4" w:space="0"/>
              <w:bottom w:val="single" w:color="A6A6A6" w:themeColor="background1" w:themeShade="A6" w:sz="4" w:space="0"/>
              <w:right w:val="single" w:color="A6A6A6" w:themeColor="background1" w:themeShade="A6" w:sz="4" w:space="0"/>
              <w:insideH w:val="single" w:color="A6A6A6" w:themeColor="background1" w:themeShade="A6" w:sz="4" w:space="0"/>
              <w:insideV w:val="single" w:color="A6A6A6" w:themeColor="background1" w:themeShade="A6" w:sz="4" w:space="0"/>
            </w:tblBorders>
            <w:tblLook w:val="04A0"/>
          </w:tblPr>
          <w:tblGrid>
            <w:gridCol w:w="3070"/>
            <w:gridCol w:w="3071"/>
            <w:gridCol w:w="3071"/>
          </w:tblGrid>
          <w:tr w:rsidRPr="007D7977" w:rsidR="00E3125F" w:rsidTr="00456B8B">
            <w:tc>
              <w:tcPr>
                <w:tcW w:w="3070" w:type="dxa"/>
                <w:tcMar>
                  <w:top w:w="57" w:type="dxa"/>
                </w:tcMar>
              </w:tcPr>
              <w:p w:rsidRPr="007D7977" w:rsidR="00E3125F" w:rsidP="007D7977" w:rsidRDefault="00E3125F">
                <w:pPr>
                  <w:rPr>
                    <w:b/>
                  </w:rPr>
                </w:pPr>
                <w:proofErr w:type="spellStart"/>
                <w:r w:rsidRPr="007D7977">
                  <w:rPr>
                    <w:b/>
                    <w:lang w:val="nn-NO"/>
                  </w:rPr>
                  <w:t>Saksbehandler</w:t>
                </w:r>
                <w:proofErr w:type="spellEnd"/>
              </w:p>
            </w:tc>
            <w:tc>
              <w:tcPr>
                <w:tcW w:w="3071" w:type="dxa"/>
                <w:tcMar>
                  <w:top w:w="57" w:type="dxa"/>
                </w:tcMar>
              </w:tcPr>
              <w:p w:rsidRPr="007D7977" w:rsidR="00E3125F" w:rsidP="007D7977" w:rsidRDefault="00E3125F">
                <w:pPr>
                  <w:rPr>
                    <w:b/>
                  </w:rPr>
                </w:pPr>
                <w:r w:rsidRPr="007D7977">
                  <w:rPr>
                    <w:b/>
                  </w:rPr>
                  <w:t>Arkiv</w:t>
                </w:r>
              </w:p>
            </w:tc>
            <w:tc>
              <w:tcPr>
                <w:tcW w:w="3071" w:type="dxa"/>
                <w:tcMar>
                  <w:top w:w="57" w:type="dxa"/>
                </w:tcMar>
              </w:tcPr>
              <w:p w:rsidRPr="007D7977" w:rsidR="00E3125F" w:rsidP="007D7977" w:rsidRDefault="00E3125F">
                <w:pPr>
                  <w:rPr>
                    <w:b/>
                  </w:rPr>
                </w:pPr>
                <w:proofErr w:type="spellStart"/>
                <w:r w:rsidRPr="007D7977">
                  <w:rPr>
                    <w:b/>
                  </w:rPr>
                  <w:t>ArkivsakID</w:t>
                </w:r>
                <w:proofErr w:type="spellEnd"/>
              </w:p>
            </w:tc>
          </w:tr>
          <w:tr w:rsidRPr="007D7977" w:rsidR="00E3125F" w:rsidTr="00456B8B">
            <w:tc>
              <w:tcPr>
                <w:tcW w:w="3070" w:type="dxa"/>
                <w:tcBorders>
                  <w:bottom w:val="single" w:color="A6A6A6" w:themeColor="background1" w:themeShade="A6" w:sz="4" w:space="0"/>
                </w:tcBorders>
                <w:tcMar>
                  <w:top w:w="57" w:type="dxa"/>
                </w:tcMar>
              </w:tcPr>
              <w:p w:rsidRPr="007D7977" w:rsidR="00E3125F" w:rsidP="007D7977" w:rsidRDefault="005523D3">
                <w:sdt>
                  <w:sdtPr>
                    <w:alias w:val="Journalpost.Saksbehandler.Navn"/>
                    <w:tag w:val="Journalpost.Saksbehandler.Navn"/>
                    <w:id w:val="17246916"/>
                    <w:text/>
                  </w:sdtPr>
                  <w:sdtContent>
                    <w:r w:rsidRPr="007D7977" w:rsidR="00E3125F">
                      <w:t>Gunnar Rønnestad</w:t>
                    </w:r>
                  </w:sdtContent>
                </w:sdt>
              </w:p>
            </w:tc>
            <w:tc>
              <w:tcPr>
                <w:tcW w:w="3071" w:type="dxa"/>
                <w:tcBorders>
                  <w:bottom w:val="single" w:color="A6A6A6" w:themeColor="background1" w:themeShade="A6" w:sz="4" w:space="0"/>
                </w:tcBorders>
                <w:tcMar>
                  <w:top w:w="57" w:type="dxa"/>
                </w:tcMar>
              </w:tcPr>
              <w:sdt>
                <w:sdtPr>
                  <w:alias w:val="ArkivSak.Klasseringer.ToString2"/>
                  <w:tag w:val="ArkivSak.Klasseringer.ToString2"/>
                  <w:id w:val="1605456826"/>
                </w:sdtPr>
                <w:sdtContent>
                  <w:p w:rsidRPr="007D7977" w:rsidR="001E66AC" w:rsidP="007D7977" w:rsidRDefault="001E66AC">
                    <w:r w:rsidRPr="007D7977">
                      <w:t>BDRSF - 011.2</w:t>
                    </w:r>
                  </w:p>
                </w:sdtContent>
              </w:sdt>
              <w:p w:rsidRPr="007D7977" w:rsidR="00E3125F" w:rsidP="007D7977" w:rsidRDefault="00E3125F"/>
            </w:tc>
            <w:tc>
              <w:tcPr>
                <w:tcW w:w="3071" w:type="dxa"/>
                <w:tcBorders>
                  <w:bottom w:val="single" w:color="A6A6A6" w:themeColor="background1" w:themeShade="A6" w:sz="4" w:space="0"/>
                </w:tcBorders>
                <w:tcMar>
                  <w:top w:w="57" w:type="dxa"/>
                </w:tcMar>
              </w:tcPr>
              <w:sdt>
                <w:sdtPr>
                  <w:alias w:val="ArkivSak.KortID"/>
                  <w:tag w:val="ArkivSak.KortID"/>
                  <w:id w:val="3452533"/>
                </w:sdtPr>
                <w:sdtContent>
                  <w:p w:rsidRPr="007D7977" w:rsidR="00E3125F" w:rsidP="007D7977" w:rsidRDefault="00E3125F">
                    <w:r w:rsidRPr="007D7977">
                      <w:t>16/3085</w:t>
                    </w:r>
                    <w:proofErr w:type="spellStart"/>
                    <w:r w:rsidRPr="007D7977"/>
                    <w:proofErr w:type="spellEnd"/>
                    <w:r w:rsidRPr="007D7977"/>
                  </w:p>
                </w:sdtContent>
              </w:sdt>
            </w:tc>
          </w:tr>
          <w:tr w:rsidRPr="007D7977" w:rsidR="00B2327C" w:rsidTr="00D07B95">
            <w:tc>
              <w:tcPr>
                <w:tcW w:w="3070" w:type="dxa"/>
                <w:tcBorders>
                  <w:left w:val="nil"/>
                  <w:bottom w:val="nil"/>
                  <w:right w:val="nil"/>
                </w:tcBorders>
              </w:tcPr>
              <w:p w:rsidRPr="007D7977" w:rsidR="00B2327C" w:rsidP="007D7977" w:rsidRDefault="00B2327C"/>
            </w:tc>
            <w:tc>
              <w:tcPr>
                <w:tcW w:w="3071" w:type="dxa"/>
                <w:tcBorders>
                  <w:left w:val="nil"/>
                  <w:bottom w:val="nil"/>
                  <w:right w:val="nil"/>
                </w:tcBorders>
              </w:tcPr>
              <w:p w:rsidRPr="007D7977" w:rsidR="00B2327C" w:rsidP="007D7977" w:rsidRDefault="00B2327C"/>
            </w:tc>
            <w:tc>
              <w:tcPr>
                <w:tcW w:w="3071" w:type="dxa"/>
                <w:tcBorders>
                  <w:left w:val="nil"/>
                  <w:bottom w:val="nil"/>
                  <w:right w:val="nil"/>
                </w:tcBorders>
              </w:tcPr>
              <w:p w:rsidRPr="007D7977" w:rsidR="00B2327C" w:rsidP="007D7977" w:rsidRDefault="00B2327C"/>
            </w:tc>
          </w:tr>
        </w:tbl>
        <w:p w:rsidRPr="007D7977" w:rsidR="00E3125F" w:rsidP="007D7977" w:rsidRDefault="00E3125F"/>
        <w:sdt>
          <w:sdtPr>
            <w:rPr>
              <w:b/>
            </w:rPr>
            <w:alias w:val="AlleOppmeldinger"/>
            <w:tag w:val="AlleOppmeldinger"/>
            <w:id w:val="-1586294553"/>
            <w:placeholder>
              <w:docPart w:val="7B63455284D24C929C082AF988C3F963"/>
            </w:placeholder>
            <w:showingPlcHdr/>
          </w:sdtPr>
          <w:sdtEndPr>
            <w:rPr>
              <w:b w:val="0"/>
            </w:rPr>
          </w:sdtEndPr>
          <w:sdtContent>
            <w:tbl>
              <w:tblPr>
                <w:tblStyle w:val="Tabellrutenett"/>
                <w:tblW w:w="0" w:type="auto"/>
                <w:tblBorders>
                  <w:top w:val="single" w:color="A6A6A6" w:themeColor="background1" w:themeShade="A6" w:sz="4" w:space="0"/>
                  <w:left w:val="single" w:color="A6A6A6" w:themeColor="background1" w:themeShade="A6" w:sz="4" w:space="0"/>
                  <w:bottom w:val="single" w:color="A6A6A6" w:themeColor="background1" w:themeShade="A6" w:sz="4" w:space="0"/>
                  <w:right w:val="single" w:color="A6A6A6" w:themeColor="background1" w:themeShade="A6" w:sz="4" w:space="0"/>
                  <w:insideH w:val="single" w:color="A6A6A6" w:themeColor="background1" w:themeShade="A6" w:sz="4" w:space="0"/>
                  <w:insideV w:val="single" w:color="A6A6A6" w:themeColor="background1" w:themeShade="A6" w:sz="4" w:space="0"/>
                </w:tblBorders>
                <w:tblLook w:val="04A0"/>
              </w:tblPr>
              <w:tblGrid>
                <w:gridCol w:w="1384"/>
                <w:gridCol w:w="4678"/>
                <w:gridCol w:w="1134"/>
                <w:gridCol w:w="1984"/>
              </w:tblGrid>
              <w:tr w:rsidRPr="007D7977" w:rsidR="0051072E" w:rsidTr="00EA0B93">
                <w:tc>
                  <w:tcPr>
                    <w:tcW w:w="1384" w:type="dxa"/>
                    <w:tcMar>
                      <w:top w:w="57" w:type="dxa"/>
                      <w:bottom w:w="0" w:type="dxa"/>
                    </w:tcMar>
                  </w:tcPr>
                  <w:p w:rsidRPr="007D7977" w:rsidR="0051072E" w:rsidP="007D7977" w:rsidRDefault="0051072E">
                    <w:pPr>
                      <w:rPr>
                        <w:b/>
                      </w:rPr>
                    </w:pPr>
                    <w:proofErr w:type="spellStart"/>
                    <w:r w:rsidRPr="007D7977">
                      <w:rPr>
                        <w:b/>
                      </w:rPr>
                      <w:t>Saksnr</w:t>
                    </w:r>
                    <w:proofErr w:type="spellEnd"/>
                  </w:p>
                </w:tc>
                <w:tc>
                  <w:tcPr>
                    <w:tcW w:w="4678" w:type="dxa"/>
                    <w:tcMar>
                      <w:top w:w="57" w:type="dxa"/>
                      <w:bottom w:w="0" w:type="dxa"/>
                    </w:tcMar>
                  </w:tcPr>
                  <w:p w:rsidRPr="007D7977" w:rsidR="0051072E" w:rsidP="007D7977" w:rsidRDefault="0051072E">
                    <w:pPr>
                      <w:rPr>
                        <w:b/>
                      </w:rPr>
                    </w:pPr>
                    <w:r w:rsidRPr="007D7977">
                      <w:rPr>
                        <w:b/>
                      </w:rPr>
                      <w:t>Utval</w:t>
                    </w:r>
                    <w:r w:rsidRPr="007D7977" w:rsidR="0072503C">
                      <w:rPr>
                        <w:b/>
                      </w:rPr>
                      <w:t>g</w:t>
                    </w:r>
                  </w:p>
                </w:tc>
                <w:tc>
                  <w:tcPr>
                    <w:tcW w:w="1134" w:type="dxa"/>
                    <w:tcMar>
                      <w:top w:w="57" w:type="dxa"/>
                      <w:bottom w:w="0" w:type="dxa"/>
                    </w:tcMar>
                  </w:tcPr>
                  <w:p w:rsidRPr="007D7977" w:rsidR="0051072E" w:rsidP="007D7977" w:rsidRDefault="0051072E">
                    <w:pPr>
                      <w:rPr>
                        <w:b/>
                      </w:rPr>
                    </w:pPr>
                    <w:r w:rsidRPr="007D7977">
                      <w:rPr>
                        <w:b/>
                      </w:rPr>
                      <w:t>Type</w:t>
                    </w:r>
                  </w:p>
                </w:tc>
                <w:tc>
                  <w:tcPr>
                    <w:tcW w:w="1984" w:type="dxa"/>
                    <w:tcMar>
                      <w:top w:w="57" w:type="dxa"/>
                      <w:bottom w:w="0" w:type="dxa"/>
                    </w:tcMar>
                  </w:tcPr>
                  <w:p w:rsidRPr="007D7977" w:rsidR="0051072E" w:rsidP="007D7977" w:rsidRDefault="0051072E">
                    <w:pPr>
                      <w:rPr>
                        <w:b/>
                      </w:rPr>
                    </w:pPr>
                    <w:r w:rsidRPr="007D7977">
                      <w:rPr>
                        <w:b/>
                      </w:rPr>
                      <w:t>Dato</w:t>
                    </w:r>
                  </w:p>
                </w:tc>
              </w:tr>
              <w:tr w:rsidRPr="007D7977" w:rsidR="0051072E" w:rsidTr="00EA0B93">
                <w:tc>
                  <w:tcPr>
                    <w:tcW w:w="1384" w:type="dxa"/>
                    <w:tcMar>
                      <w:top w:w="57" w:type="dxa"/>
                      <w:bottom w:w="0" w:type="dxa"/>
                    </w:tcMar>
                  </w:tcPr>
                  <w:tbl>
                    <w:tblPr>
                      <w:tblStyle w:val="Tabellrutenett"/>
                      <w:tblW w:w="0" w:type="auto"/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Look w:val="04A0"/>
                    </w:tblPr>
                    <w:tblGrid>
                      <w:gridCol w:w="1168"/>
                    </w:tblGrid>
                    <w:tr w:rsidRPr="007D7977" w:rsidR="0051072E" w:rsidTr="00FF0E01">
                      <w:tc>
                        <w:tcPr>
                          <w:tcW w:w="2158" w:type="dxa"/>
                        </w:tcPr>
                        <w:sdt>
                          <w:sdtPr>
                            <w:alias w:val="SaksNummer"/>
                            <w:tag w:val="SaksNummer"/>
                            <w:id w:val="-1311858018"/>
                          </w:sdtPr>
                          <w:sdtContent>
                            <w:p w:rsidRPr="007D7977" w:rsidR="0051072E" w:rsidP="007D7977" w:rsidRDefault="00F84427">
                              <w:r w:rsidRPr="007D7977">
                                <w:t>037/16</w:t>
                              </w:r>
                              <w:proofErr w:type="spellStart"/>
                              <w:r w:rsidRPr="007D7977"/>
                              <w:proofErr w:type="spellEnd"/>
                              <w:r w:rsidRPr="007D7977"/>
                              <w:r w:rsidRPr="007D7977" w:rsidR="0051072E">
                                <w:rPr>
                                  <w:rStyle w:val="Plassholdertekst"/>
                                  <w:rFonts w:cs="Arial"/>
                                  <w:i/>
                                  <w:color w:val="auto"/>
                                </w:rPr>
                              </w:r>
                            </w:p>
                          </w:sdtContent>
                        </w:sdt>
                      </w:tc>
                    </w:tr>
                  </w:tbl>
                  <w:p w:rsidRPr="007D7977" w:rsidR="0051072E" w:rsidP="007D7977" w:rsidRDefault="0051072E"/>
                </w:tc>
                <w:tc>
                  <w:tcPr>
                    <w:tcW w:w="4678" w:type="dxa"/>
                    <w:tcMar>
                      <w:top w:w="57" w:type="dxa"/>
                      <w:bottom w:w="0" w:type="dxa"/>
                    </w:tcMar>
                  </w:tcPr>
                  <w:sdt>
                    <w:sdtPr>
                      <w:rPr>
                        <w:color w:val="808080"/>
                      </w:rPr>
                      <w:alias w:val="OppmeldtTil.Tittel"/>
                      <w:tag w:val="OppmeldtTil.Tittel"/>
                      <w:id w:val="-454019125"/>
                    </w:sdtPr>
                    <w:sdtContent>
                      <w:p w:rsidRPr="007D7977" w:rsidR="0051072E" w:rsidP="007D7977" w:rsidRDefault="00F84427">
                        <w:r w:rsidRPr="007D7977">
                          <w:t>Stavanger bispedømmeråd</w:t>
                        </w:r>
                      </w:p>
                    </w:sdtContent>
                  </w:sdt>
                </w:tc>
                <w:sdt>
                  <w:sdtPr>
                    <w:alias w:val="MøteSak.Type.KortNavn"/>
                    <w:tag w:val="MøteSak.Type.KortNavn"/>
                    <w:id w:val="392783555"/>
                  </w:sdtPr>
                  <w:sdtContent>
                    <w:tc>
                      <w:tcPr>
                        <w:tcW w:w="1134" w:type="dxa"/>
                        <w:tcMar>
                          <w:top w:w="57" w:type="dxa"/>
                          <w:bottom w:w="0" w:type="dxa"/>
                        </w:tcMar>
                      </w:tcPr>
                      <w:p w:rsidRPr="007D7977" w:rsidR="0051072E" w:rsidP="007D7977" w:rsidRDefault="0051072E">
                        <w:r w:rsidRPr="007D7977">
                          <w:t xml:space="preserve">BS</w:t>
                        </w:r>
                      </w:p>
                    </w:tc>
                  </w:sdtContent>
                </w:sdt>
                <w:tc>
                  <w:tcPr>
                    <w:tcW w:w="1984" w:type="dxa"/>
                    <w:tcMar>
                      <w:top w:w="57" w:type="dxa"/>
                      <w:bottom w:w="0" w:type="dxa"/>
                    </w:tcMar>
                  </w:tcPr>
                  <w:sdt>
                    <w:sdtPr>
                      <w:alias w:val="BehandlingsMøte.Start.KortDato"/>
                      <w:tag w:val="BehandlingsMøte.Start.KortDato"/>
                      <w:id w:val="-1422323609"/>
                    </w:sdtPr>
                    <w:sdtContent>
                      <w:p w:rsidRPr="007D7977" w:rsidR="0051072E" w:rsidP="007D7977" w:rsidRDefault="00F84427">
                        <w:r w:rsidRPr="007D7977">
                          <w:t>25.08.2016</w:t>
                        </w:r>
                        <w:r w:rsidRPr="007D7977" w:rsidR="0051072E">
                          <w:rPr>
                            <w:rStyle w:val="Plassholdertekst"/>
                            <w:rFonts w:cs="Arial"/>
                            <w:i/>
                            <w:color w:val="auto"/>
                          </w:rPr>
                        </w:r>
                      </w:p>
                    </w:sdtContent>
                  </w:sdt>
                </w:tc>
              </w:tr>
            </w:tbl>
            <w:p w:rsidRPr="007D7977" w:rsidR="0051072E" w:rsidP="007D7977" w:rsidRDefault="005523D3"/>
          </w:sdtContent>
        </w:sdt>
        <w:p w:rsidRPr="007D7977" w:rsidR="007D7977" w:rsidP="007D7977" w:rsidRDefault="005523D3">
          <w:pPr>
            <w:rPr>
              <w:b/>
              <w:sz w:val="28"/>
            </w:rPr>
          </w:pPr>
          <w:sdt>
            <w:sdtPr>
              <w:rPr>
                <w:b/>
                <w:color w:val="808080"/>
                <w:sz w:val="28"/>
              </w:rPr>
              <w:alias w:val="Tittel"/>
              <w:tag w:val="Tittel"/>
              <w:id w:val="-853796916"/>
              <w:text/>
            </w:sdtPr>
            <w:sdtContent>
              <w:r w:rsidRPr="007D7977" w:rsidR="0051072E">
                <w:rPr>
                  <w:b/>
                  <w:sz w:val="28"/>
                </w:rPr>
                <w:t>Godkjenning av innkalling og saksliste</w:t>
              </w:r>
            </w:sdtContent>
          </w:sdt>
        </w:p>
        <w:p w:rsidRPr="007D7977" w:rsidR="0051072E" w:rsidP="007D7977" w:rsidRDefault="005523D3">
          <w:pPr>
            <w:rPr>
              <w:b/>
              <w:sz w:val="28"/>
            </w:rPr>
          </w:pPr>
          <w:sdt>
            <w:sdtPr>
              <w:rPr>
                <w:b/>
                <w:sz w:val="28"/>
              </w:rPr>
              <w:alias w:val="Journalpost.Tittel2.Value"/>
              <w:tag w:val="Journalpost.Tittel2.Value"/>
              <w:id w:val="954607151"/>
              <w:text/>
            </w:sdtPr>
            <w:sdtContent>
              <w:r w:rsidRPr="007D7977" w:rsidR="0051072E">
                <w:rPr>
                  <w:b/>
                  <w:sz w:val="28"/>
                </w:rPr>
                <w:t/>
              </w:r>
            </w:sdtContent>
          </w:sdt>
        </w:p>
        <w:p w:rsidRPr="007D7977" w:rsidR="00F600BC" w:rsidP="007D7977" w:rsidRDefault="00F600BC">
          <w:pPr>
            <w:rPr>
              <w:b/>
              <w:sz w:val="28"/>
            </w:rPr>
          </w:pPr>
          <w:r w:rsidRPr="007D7977">
            <w:rPr>
              <w:b/>
              <w:sz w:val="28"/>
            </w:rPr>
            <w:t>Saksopplysninger:</w:t>
          </w:r>
        </w:p>
        <w:sdt>
          <w:sdtPr>
            <w:alias w:val="SaksTekst"/>
            <w:tag w:val="SaksTekst"/>
            <w:id w:val="28397861"/>
          </w:sdtPr>
          <w:sdtContent>
            <w:tbl>
              <w:tblPr>
                <w:tblStyle w:val="Tabellrutenett"/>
                <w:tblW w:w="0" w:type="auto"/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ook w:val="04A0"/>
              </w:tblPr>
              <w:tblGrid>
                <w:gridCol w:w="9212"/>
              </w:tblGrid>
              <w:tr w:rsidRPr="007D7977" w:rsidR="00F600BC" w:rsidTr="00FF0E01">
                <w:tc>
                  <w:altChunk r:id="chunk1647e8f406d64a04a6c11af73b1150b3"/>
                </w:tc>
              </w:tr>
            </w:tbl>
            <w:p w:rsidRPr="007D7977" w:rsidR="00F600BC" w:rsidP="007D7977" w:rsidRDefault="005523D3"/>
          </w:sdtContent>
        </w:sdt>
        <w:p w:rsidRPr="007D7977" w:rsidR="00F600BC" w:rsidP="007D7977" w:rsidRDefault="00F600BC"/>
        <w:p w:rsidRPr="007D7977" w:rsidR="0051072E" w:rsidP="007D7977" w:rsidRDefault="00F600BC">
          <w:pPr>
            <w:rPr>
              <w:b/>
              <w:sz w:val="28"/>
            </w:rPr>
          </w:pPr>
          <w:r w:rsidRPr="007D7977">
            <w:rPr>
              <w:b/>
              <w:sz w:val="28"/>
            </w:rPr>
            <w:t>Forslag</w:t>
          </w:r>
          <w:r w:rsidRPr="007D7977" w:rsidR="0051072E">
            <w:rPr>
              <w:b/>
              <w:sz w:val="28"/>
            </w:rPr>
            <w:t xml:space="preserve"> til vedtak:</w:t>
          </w:r>
        </w:p>
        <w:sdt>
          <w:sdtPr>
            <w:alias w:val="Forslag"/>
            <w:tag w:val="Forslag"/>
            <w:id w:val="28397929"/>
          </w:sdtPr>
          <w:sdtContent>
            <w:sdt>
              <w:sdtPr>
                <w:alias w:val="Tekst"/>
                <w:tag w:val="Tekst"/>
                <w:id w:val="28397932"/>
              </w:sdtPr>
              <w:sdtContent>
                <w:tbl>
                  <w:tblPr>
                    <w:tblStyle w:val="Tabellrutenett"/>
                    <w:tblW w:w="0" w:type="auto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tblLook w:val="04A0"/>
                  </w:tblPr>
                  <w:tblGrid>
                    <w:gridCol w:w="9212"/>
                  </w:tblGrid>
                  <w:tr w:rsidRPr="007D7977" w:rsidR="0051072E" w:rsidTr="00FF0E01">
                    <w:tc>
                      <w:altChunk r:id="chunkf72275bac48f45ab963619e3b2c590ca"/>
                    </w:tc>
                  </w:tr>
                </w:tbl>
                <w:p w:rsidRPr="007D7977" w:rsidR="0051072E" w:rsidP="007D7977" w:rsidRDefault="005523D3"/>
              </w:sdtContent>
            </w:sdt>
          </w:sdtContent>
        </w:sdt>
        <w:p w:rsidRPr="007D7977" w:rsidR="0051072E" w:rsidP="007D7977" w:rsidRDefault="0051072E"/>
        <w:p w:rsidRPr="007D7977" w:rsidR="0051072E" w:rsidP="007D7977" w:rsidRDefault="0051072E"/>
        <w:p w:rsidRPr="007D7977" w:rsidR="0051072E" w:rsidP="007D7977" w:rsidRDefault="0051072E"/>
        <w:p w:rsidRPr="007D7977" w:rsidR="0051072E" w:rsidP="007D7977" w:rsidRDefault="0051072E"/>
        <w:p w:rsidRPr="007D7977" w:rsidR="0051072E" w:rsidP="007D7977" w:rsidRDefault="005523D3">
          <w:sdt>
            <w:sdtPr>
              <w:alias w:val="ArkivSak.Avdeling.Identitet.Poststed"/>
              <w:tag w:val="ArkivSak.Avdeling.Identitet.Poststed"/>
              <w:id w:val="-2045057245"/>
              <w:text/>
            </w:sdtPr>
            <w:sdtContent>
              <w:r w:rsidRPr="007D7977" w:rsidR="00365DFD">
                <w:t>STAVANGER</w:t>
              </w:r>
            </w:sdtContent>
          </w:sdt>
          <w:r w:rsidRPr="007D7977" w:rsidR="0051072E">
            <w:t xml:space="preserve">, den </w:t>
          </w:r>
          <w:sdt>
            <w:sdtPr>
              <w:alias w:val="Journalpost.DokDato.Value.KortDato"/>
              <w:tag w:val="Journalpost.DokDato.Value.KortDato"/>
              <w:id w:val="17246928"/>
              <w:text/>
            </w:sdtPr>
            <w:sdtContent>
              <w:r w:rsidRPr="007D7977" w:rsidR="0051072E">
                <w:t>19.08.2016</w:t>
              </w:r>
              <w:proofErr w:type="spellStart"/>
              <w:r w:rsidRPr="007D7977" w:rsidR="0051072E"/>
              <w:proofErr w:type="spellEnd"/>
              <w:r w:rsidRPr="007D7977" w:rsidR="0051072E"/>
            </w:sdtContent>
          </w:sdt>
        </w:p>
        <w:p w:rsidRPr="007D7977" w:rsidR="0051072E" w:rsidP="007D7977" w:rsidRDefault="0051072E"/>
        <w:p w:rsidRPr="007D7977" w:rsidR="0051072E" w:rsidP="007D7977" w:rsidRDefault="005523D3">
          <w:sdt>
            <w:sdtPr>
              <w:alias w:val="Journalpost.Saksbehandler.Navn"/>
              <w:tag w:val="Journalpost.Saksbehandler.Navn"/>
              <w:id w:val="1302654474"/>
              <w:text/>
            </w:sdtPr>
            <w:sdtContent>
              <w:r w:rsidRPr="007D7977" w:rsidR="0051072E">
                <w:t>Gunnar Rønnestad</w:t>
              </w:r>
            </w:sdtContent>
          </w:sdt>
        </w:p>
        <w:p w:rsidRPr="007D7977" w:rsidR="00442DD1" w:rsidP="007D7977" w:rsidRDefault="005523D3">
          <w:sdt>
            <w:sdtPr>
              <w:alias w:val="Journalpost.Saksbehandler.Tittel"/>
              <w:tag w:val="Journalpost.Saksbehandler.Tittel"/>
              <w:id w:val="-1065405768"/>
              <w:text/>
            </w:sdtPr>
            <w:sdtContent>
              <w:r w:rsidRPr="007D7977" w:rsidR="0051072E">
                <w:t>assisterende stiftsdirektør</w:t>
              </w:r>
            </w:sdtContent>
          </w:sdt>
        </w:p>
      </w:sdtContent>
    </w:sdt>
    <w:p w:rsidRPr="007D7977" w:rsidR="007D7977" w:rsidRDefault="007D7977"/>
    <w:sectPr w:rsidRPr="007D7977" w:rsidR="007D7977" w:rsidSect="002E41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435" w:rsidRDefault="00CF2435" w:rsidP="007D7977">
      <w:r>
        <w:separator/>
      </w:r>
    </w:p>
  </w:endnote>
  <w:endnote w:type="continuationSeparator" w:id="0">
    <w:p w:rsidR="00CF2435" w:rsidRDefault="00CF2435" w:rsidP="007D7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435" w:rsidRDefault="00CF2435" w:rsidP="007D7977">
      <w:r>
        <w:separator/>
      </w:r>
    </w:p>
  </w:footnote>
  <w:footnote w:type="continuationSeparator" w:id="0">
    <w:p w:rsidR="00CF2435" w:rsidRDefault="00CF2435" w:rsidP="007D79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formsDesign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4059"/>
    <w:rsid w:val="0002298D"/>
    <w:rsid w:val="00023847"/>
    <w:rsid w:val="00036473"/>
    <w:rsid w:val="00045E1B"/>
    <w:rsid w:val="0004652F"/>
    <w:rsid w:val="000547CA"/>
    <w:rsid w:val="0006556C"/>
    <w:rsid w:val="0007061C"/>
    <w:rsid w:val="00072B20"/>
    <w:rsid w:val="00072E5E"/>
    <w:rsid w:val="00076963"/>
    <w:rsid w:val="00077F62"/>
    <w:rsid w:val="00085D73"/>
    <w:rsid w:val="0009048D"/>
    <w:rsid w:val="00090B96"/>
    <w:rsid w:val="000C22A6"/>
    <w:rsid w:val="000C5D43"/>
    <w:rsid w:val="000E4E76"/>
    <w:rsid w:val="000E57FF"/>
    <w:rsid w:val="00100FC1"/>
    <w:rsid w:val="00136659"/>
    <w:rsid w:val="00152B81"/>
    <w:rsid w:val="00153C76"/>
    <w:rsid w:val="00166E3C"/>
    <w:rsid w:val="00171053"/>
    <w:rsid w:val="00173D34"/>
    <w:rsid w:val="00177845"/>
    <w:rsid w:val="00194059"/>
    <w:rsid w:val="001A064C"/>
    <w:rsid w:val="001A13BD"/>
    <w:rsid w:val="001A69FC"/>
    <w:rsid w:val="001C43BF"/>
    <w:rsid w:val="001C6ECC"/>
    <w:rsid w:val="001E66AC"/>
    <w:rsid w:val="002139EF"/>
    <w:rsid w:val="00222C66"/>
    <w:rsid w:val="00263592"/>
    <w:rsid w:val="002A3ED9"/>
    <w:rsid w:val="002E4111"/>
    <w:rsid w:val="003255AD"/>
    <w:rsid w:val="00327A17"/>
    <w:rsid w:val="00365DFD"/>
    <w:rsid w:val="003722F1"/>
    <w:rsid w:val="003810E5"/>
    <w:rsid w:val="003826F5"/>
    <w:rsid w:val="003942E9"/>
    <w:rsid w:val="003A3363"/>
    <w:rsid w:val="0041082D"/>
    <w:rsid w:val="0041146E"/>
    <w:rsid w:val="00425009"/>
    <w:rsid w:val="00442DD1"/>
    <w:rsid w:val="0045384D"/>
    <w:rsid w:val="00456B8B"/>
    <w:rsid w:val="00461B78"/>
    <w:rsid w:val="00461D83"/>
    <w:rsid w:val="00466A48"/>
    <w:rsid w:val="00470C23"/>
    <w:rsid w:val="004B4A51"/>
    <w:rsid w:val="004E2033"/>
    <w:rsid w:val="0051072E"/>
    <w:rsid w:val="0052088B"/>
    <w:rsid w:val="00543158"/>
    <w:rsid w:val="00545C91"/>
    <w:rsid w:val="005523D3"/>
    <w:rsid w:val="005539A6"/>
    <w:rsid w:val="00555BFC"/>
    <w:rsid w:val="00577F52"/>
    <w:rsid w:val="005A712F"/>
    <w:rsid w:val="005B4705"/>
    <w:rsid w:val="005B4DBD"/>
    <w:rsid w:val="005D0A20"/>
    <w:rsid w:val="005D0D70"/>
    <w:rsid w:val="005D6B66"/>
    <w:rsid w:val="006511F9"/>
    <w:rsid w:val="00683597"/>
    <w:rsid w:val="006B387D"/>
    <w:rsid w:val="006B629C"/>
    <w:rsid w:val="006C11C7"/>
    <w:rsid w:val="006E12DC"/>
    <w:rsid w:val="006E491B"/>
    <w:rsid w:val="0072503C"/>
    <w:rsid w:val="00725E8F"/>
    <w:rsid w:val="007335EF"/>
    <w:rsid w:val="00752CA1"/>
    <w:rsid w:val="00755AA8"/>
    <w:rsid w:val="007B11DD"/>
    <w:rsid w:val="007C0643"/>
    <w:rsid w:val="007D7977"/>
    <w:rsid w:val="007E50C5"/>
    <w:rsid w:val="00811FBE"/>
    <w:rsid w:val="00816605"/>
    <w:rsid w:val="00822862"/>
    <w:rsid w:val="00826521"/>
    <w:rsid w:val="00827937"/>
    <w:rsid w:val="00837DBC"/>
    <w:rsid w:val="008A5955"/>
    <w:rsid w:val="008C2793"/>
    <w:rsid w:val="008D15FA"/>
    <w:rsid w:val="00903378"/>
    <w:rsid w:val="009204F6"/>
    <w:rsid w:val="00934A90"/>
    <w:rsid w:val="00935DE8"/>
    <w:rsid w:val="00944F59"/>
    <w:rsid w:val="009467CA"/>
    <w:rsid w:val="00957BE6"/>
    <w:rsid w:val="009816B0"/>
    <w:rsid w:val="00982B85"/>
    <w:rsid w:val="009D3981"/>
    <w:rsid w:val="009D41B8"/>
    <w:rsid w:val="009E1E8D"/>
    <w:rsid w:val="00A411D8"/>
    <w:rsid w:val="00A45675"/>
    <w:rsid w:val="00A664ED"/>
    <w:rsid w:val="00A67C2E"/>
    <w:rsid w:val="00A67E60"/>
    <w:rsid w:val="00A74C48"/>
    <w:rsid w:val="00A83055"/>
    <w:rsid w:val="00AB5B9E"/>
    <w:rsid w:val="00AC3796"/>
    <w:rsid w:val="00AC6404"/>
    <w:rsid w:val="00AC7E30"/>
    <w:rsid w:val="00AF1F7B"/>
    <w:rsid w:val="00B02B3A"/>
    <w:rsid w:val="00B1418B"/>
    <w:rsid w:val="00B17BBD"/>
    <w:rsid w:val="00B2327C"/>
    <w:rsid w:val="00B31685"/>
    <w:rsid w:val="00B318FE"/>
    <w:rsid w:val="00B44E55"/>
    <w:rsid w:val="00B76276"/>
    <w:rsid w:val="00BA5366"/>
    <w:rsid w:val="00BC71A5"/>
    <w:rsid w:val="00BF176A"/>
    <w:rsid w:val="00BF4C8A"/>
    <w:rsid w:val="00BF5E3B"/>
    <w:rsid w:val="00C22A9C"/>
    <w:rsid w:val="00C23C03"/>
    <w:rsid w:val="00C33F82"/>
    <w:rsid w:val="00C5235B"/>
    <w:rsid w:val="00C52BC3"/>
    <w:rsid w:val="00CA56FF"/>
    <w:rsid w:val="00CC2958"/>
    <w:rsid w:val="00CD524D"/>
    <w:rsid w:val="00CF2435"/>
    <w:rsid w:val="00CF303E"/>
    <w:rsid w:val="00CF5A75"/>
    <w:rsid w:val="00D02E5B"/>
    <w:rsid w:val="00D060F3"/>
    <w:rsid w:val="00D07B95"/>
    <w:rsid w:val="00D1155E"/>
    <w:rsid w:val="00D349E2"/>
    <w:rsid w:val="00D4782B"/>
    <w:rsid w:val="00D616B0"/>
    <w:rsid w:val="00D71995"/>
    <w:rsid w:val="00D860BC"/>
    <w:rsid w:val="00D91FBD"/>
    <w:rsid w:val="00DA1E6E"/>
    <w:rsid w:val="00DB4957"/>
    <w:rsid w:val="00DC6D4F"/>
    <w:rsid w:val="00E01331"/>
    <w:rsid w:val="00E3125F"/>
    <w:rsid w:val="00E50D84"/>
    <w:rsid w:val="00E56BAE"/>
    <w:rsid w:val="00E668E7"/>
    <w:rsid w:val="00E743E6"/>
    <w:rsid w:val="00E76A4B"/>
    <w:rsid w:val="00E81E9C"/>
    <w:rsid w:val="00E96C87"/>
    <w:rsid w:val="00EA0B93"/>
    <w:rsid w:val="00EA796C"/>
    <w:rsid w:val="00EC4FF0"/>
    <w:rsid w:val="00ED705B"/>
    <w:rsid w:val="00EF0D6A"/>
    <w:rsid w:val="00F05A93"/>
    <w:rsid w:val="00F270C3"/>
    <w:rsid w:val="00F45E23"/>
    <w:rsid w:val="00F51478"/>
    <w:rsid w:val="00F515C7"/>
    <w:rsid w:val="00F55113"/>
    <w:rsid w:val="00F569E4"/>
    <w:rsid w:val="00F600BC"/>
    <w:rsid w:val="00F6538F"/>
    <w:rsid w:val="00F7138D"/>
    <w:rsid w:val="00F76CDC"/>
    <w:rsid w:val="00F84427"/>
    <w:rsid w:val="00F84D0F"/>
    <w:rsid w:val="00FC1C6A"/>
    <w:rsid w:val="00FE2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D7977"/>
    <w:pPr>
      <w:spacing w:after="0" w:line="240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3A3363"/>
    <w:pPr>
      <w:outlineLvl w:val="0"/>
    </w:pPr>
    <w:rPr>
      <w:b/>
      <w:sz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9405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9405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3A3363"/>
    <w:rPr>
      <w:b/>
      <w:sz w:val="36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19405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Plassholdertekst">
    <w:name w:val="Placeholder Text"/>
    <w:basedOn w:val="Standardskriftforavsnitt"/>
    <w:uiPriority w:val="99"/>
    <w:semiHidden/>
    <w:rsid w:val="00194059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94059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194059"/>
    <w:rPr>
      <w:rFonts w:ascii="Tahoma" w:hAnsi="Tahoma" w:cs="Tahoma"/>
      <w:sz w:val="16"/>
      <w:szCs w:val="1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194059"/>
    <w:rPr>
      <w:rFonts w:asciiTheme="majorHAnsi" w:hAnsiTheme="majorHAnsi" w:eastAsiaTheme="majorEastAsia" w:cstheme="majorBidi"/>
      <w:b/>
      <w:bCs/>
      <w:color w:val="4F81BD" w:themeColor="accent1"/>
    </w:rPr>
  </w:style>
  <w:style w:type="table" w:styleId="Tabellrutenett">
    <w:name w:val="Table Grid"/>
    <w:basedOn w:val="Vanligtabell"/>
    <w:uiPriority w:val="59"/>
    <w:rsid w:val="00194059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nhideWhenUsed/>
    <w:rsid w:val="00CD524D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CD524D"/>
  </w:style>
  <w:style w:type="paragraph" w:styleId="Bunntekst">
    <w:name w:val="footer"/>
    <w:basedOn w:val="Normal"/>
    <w:link w:val="BunntekstTegn"/>
    <w:uiPriority w:val="99"/>
    <w:unhideWhenUsed/>
    <w:rsid w:val="00CD524D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CD524D"/>
  </w:style>
  <w:style w:type="paragraph" w:styleId="Tittel">
    <w:name w:val="Title"/>
    <w:basedOn w:val="Normal"/>
    <w:link w:val="TittelTegn"/>
    <w:qFormat/>
    <w:rsid w:val="0051072E"/>
    <w:pPr>
      <w:spacing w:after="120"/>
      <w:jc w:val="center"/>
    </w:pPr>
    <w:rPr>
      <w:rFonts w:ascii="Times New Roman" w:hAnsi="Times New Roman" w:eastAsia="Times New Roman" w:cs="Times New Roman"/>
      <w:b/>
      <w:sz w:val="32"/>
      <w:szCs w:val="20"/>
      <w:lang w:val="nn-NO" w:eastAsia="nb-NO"/>
    </w:rPr>
  </w:style>
  <w:style w:type="character" w:styleId="TittelTegn" w:customStyle="1">
    <w:name w:val="Tittel Tegn"/>
    <w:basedOn w:val="Standardskriftforavsnitt"/>
    <w:link w:val="Tittel"/>
    <w:rsid w:val="0051072E"/>
    <w:rPr>
      <w:rFonts w:ascii="Times New Roman" w:hAnsi="Times New Roman" w:eastAsia="Times New Roman" w:cs="Times New Roman"/>
      <w:b/>
      <w:sz w:val="32"/>
      <w:szCs w:val="20"/>
      <w:lang w:val="nn-NO" w:eastAsia="nb-NO"/>
    </w:rPr>
  </w:style>
  <w:style w:type="paragraph" w:styleId="Listeavsnitt">
    <w:name w:val="List Paragraph"/>
    <w:basedOn w:val="Normal"/>
    <w:uiPriority w:val="34"/>
    <w:qFormat/>
    <w:rsid w:val="00725E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977"/>
    <w:pPr>
      <w:spacing w:after="0" w:line="240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3A3363"/>
    <w:pPr>
      <w:outlineLvl w:val="0"/>
    </w:pPr>
    <w:rPr>
      <w:b/>
      <w:sz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940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940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A3363"/>
    <w:rPr>
      <w:b/>
      <w:sz w:val="3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940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Plassholdertekst">
    <w:name w:val="Placeholder Text"/>
    <w:basedOn w:val="Standardskriftforavsnitt"/>
    <w:uiPriority w:val="99"/>
    <w:semiHidden/>
    <w:rsid w:val="00194059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9405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94059"/>
    <w:rPr>
      <w:rFonts w:ascii="Tahoma" w:hAnsi="Tahoma" w:cs="Tahoma"/>
      <w:sz w:val="16"/>
      <w:szCs w:val="1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94059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ellrutenett">
    <w:name w:val="Table Grid"/>
    <w:basedOn w:val="Vanligtabell"/>
    <w:uiPriority w:val="59"/>
    <w:rsid w:val="00194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nhideWhenUsed/>
    <w:rsid w:val="00CD524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D524D"/>
  </w:style>
  <w:style w:type="paragraph" w:styleId="Bunntekst">
    <w:name w:val="footer"/>
    <w:basedOn w:val="Normal"/>
    <w:link w:val="BunntekstTegn"/>
    <w:uiPriority w:val="99"/>
    <w:unhideWhenUsed/>
    <w:rsid w:val="00CD524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D524D"/>
  </w:style>
  <w:style w:type="paragraph" w:styleId="Tittel">
    <w:name w:val="Title"/>
    <w:basedOn w:val="Normal"/>
    <w:link w:val="TittelTegn"/>
    <w:qFormat/>
    <w:rsid w:val="0051072E"/>
    <w:pPr>
      <w:spacing w:after="120"/>
      <w:jc w:val="center"/>
    </w:pPr>
    <w:rPr>
      <w:rFonts w:ascii="Times New Roman" w:eastAsia="Times New Roman" w:hAnsi="Times New Roman" w:cs="Times New Roman"/>
      <w:b/>
      <w:sz w:val="32"/>
      <w:szCs w:val="20"/>
      <w:lang w:val="nn-NO" w:eastAsia="nb-NO"/>
    </w:rPr>
  </w:style>
  <w:style w:type="character" w:customStyle="1" w:styleId="TittelTegn">
    <w:name w:val="Tittel Tegn"/>
    <w:basedOn w:val="Standardskriftforavsnitt"/>
    <w:link w:val="Tittel"/>
    <w:rsid w:val="0051072E"/>
    <w:rPr>
      <w:rFonts w:ascii="Times New Roman" w:eastAsia="Times New Roman" w:hAnsi="Times New Roman" w:cs="Times New Roman"/>
      <w:b/>
      <w:sz w:val="32"/>
      <w:szCs w:val="20"/>
      <w:lang w:val="nn-NO" w:eastAsia="nb-NO"/>
    </w:rPr>
  </w:style>
  <w:style w:type="paragraph" w:styleId="Listeavsnitt">
    <w:name w:val="List Paragraph"/>
    <w:basedOn w:val="Normal"/>
    <w:uiPriority w:val="34"/>
    <w:qFormat/>
    <w:rsid w:val="00725E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glossaryDocument" Target="/word/glossary/document.xml" Id="rId8" /><Relationship Type="http://schemas.openxmlformats.org/officeDocument/2006/relationships/settings" Target="/word/settings.xml" Id="rId3" /><Relationship Type="http://schemas.openxmlformats.org/officeDocument/2006/relationships/fontTable" Target="/word/fontTable.xml" Id="rId7" /><Relationship Type="http://schemas.openxmlformats.org/officeDocument/2006/relationships/styles" Target="/word/styles.xml" Id="rId2" /><Relationship Type="http://schemas.openxmlformats.org/officeDocument/2006/relationships/customXml" Target="/customXml/item1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microsoft.com/office/2007/relationships/stylesWithEffects" Target="/word/stylesWithEffects.xml" Id="rId10" /><Relationship Type="http://schemas.openxmlformats.org/officeDocument/2006/relationships/webSettings" Target="/word/webSettings.xml" Id="rId4" /><Relationship Type="http://schemas.openxmlformats.org/officeDocument/2006/relationships/theme" Target="/word/theme/theme1.xml" Id="rId9" /><Relationship Type="http://schemas.openxmlformats.org/officeDocument/2006/relationships/aFChunk" Target="/word/afchunk.rtf" Id="chunk1647e8f406d64a04a6c11af73b1150b3" /><Relationship Type="http://schemas.openxmlformats.org/officeDocument/2006/relationships/aFChunk" Target="/word/afchunk2.rtf" Id="chunkf72275bac48f45ab963619e3b2c590ca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159EFF2622E478F933376F48BD9BA8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7FAE364-33E5-4D76-84CF-1FB6D8D0DE7E}"/>
      </w:docPartPr>
      <w:docPartBody>
        <w:p w:rsidR="0087580F" w:rsidRDefault="002C24A6" w:rsidP="002C24A6">
          <w:pPr>
            <w:pStyle w:val="C159EFF2622E478F933376F48BD9BA8D"/>
          </w:pPr>
          <w:r w:rsidRPr="00702C3F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7B63455284D24C929C082AF988C3F96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490E883-B06A-4255-A528-7E968504EA5A}"/>
      </w:docPartPr>
      <w:docPartBody>
        <w:p w:rsidR="0087580F" w:rsidRDefault="002C24A6" w:rsidP="002C24A6">
          <w:pPr>
            <w:pStyle w:val="7B63455284D24C929C082AF988C3F963"/>
          </w:pPr>
          <w:r w:rsidRPr="00702C3F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D3FC1463B7984A19A643542CAAA2844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591CD65-5710-44BB-AD2C-44799E1CAA1C}"/>
      </w:docPartPr>
      <w:docPartBody>
        <w:p w:rsidR="0087580F" w:rsidRDefault="00EA5440" w:rsidP="00EA5440">
          <w:pPr>
            <w:pStyle w:val="D3FC1463B7984A19A643542CAAA2844339"/>
          </w:pPr>
          <w:r w:rsidRPr="007D7977">
            <w:t>&lt;saksnr&gt;</w:t>
          </w:r>
          <w:r w:rsidRPr="007D7977">
            <w:rPr>
              <w:rStyle w:val="Plassholdertekst"/>
              <w:rFonts w:cs="Arial"/>
              <w:i/>
            </w:rPr>
            <w:t xml:space="preserve"> </w:t>
          </w:r>
        </w:p>
      </w:docPartBody>
    </w:docPart>
    <w:docPart>
      <w:docPartPr>
        <w:name w:val="CA0198139C764931B84156863822CFF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9CCBCDD-89E1-4CA1-B815-F7C6A1D1A168}"/>
      </w:docPartPr>
      <w:docPartBody>
        <w:p w:rsidR="0087580F" w:rsidRDefault="00EA5440" w:rsidP="00F101DB">
          <w:pPr>
            <w:pStyle w:val="CA0198139C764931B84156863822CFFB38"/>
          </w:pPr>
          <w:r w:rsidRPr="007D7977">
            <w:t>&lt;utvalg&gt;</w:t>
          </w:r>
        </w:p>
      </w:docPartBody>
    </w:docPart>
    <w:docPart>
      <w:docPartPr>
        <w:name w:val="2B3512FD1CD14E57889465AE28191EE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34549D5-B78D-4A20-BD12-60D72FE3EA91}"/>
      </w:docPartPr>
      <w:docPartBody>
        <w:p w:rsidR="0087580F" w:rsidRDefault="00EA5440" w:rsidP="00F101DB">
          <w:pPr>
            <w:pStyle w:val="2B3512FD1CD14E57889465AE28191EE538"/>
          </w:pPr>
          <w:r w:rsidRPr="007D7977">
            <w:t xml:space="preserve">  </w:t>
          </w:r>
        </w:p>
      </w:docPartBody>
    </w:docPart>
    <w:docPart>
      <w:docPartPr>
        <w:name w:val="3273D749ED7F4BDF8C8AB6634670B22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5AA4C3B-3783-468E-B559-482171C325DA}"/>
      </w:docPartPr>
      <w:docPartBody>
        <w:p w:rsidR="0087580F" w:rsidRDefault="00EA5440" w:rsidP="00EA5440">
          <w:pPr>
            <w:pStyle w:val="3273D749ED7F4BDF8C8AB6634670B22039"/>
          </w:pPr>
          <w:r w:rsidRPr="007D7977">
            <w:t>&lt;møtedato&gt;</w:t>
          </w:r>
          <w:r w:rsidRPr="007D7977">
            <w:rPr>
              <w:rStyle w:val="Plassholdertekst"/>
              <w:rFonts w:cs="Arial"/>
              <w:i/>
            </w:rPr>
            <w:t xml:space="preserve"> </w:t>
          </w:r>
        </w:p>
      </w:docPartBody>
    </w:docPart>
    <w:docPart>
      <w:docPartPr>
        <w:name w:val="D998843FE1064DF58D0806122D9E1BE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B1FCC86-6DDC-4403-AC69-CF928F8A5948}"/>
      </w:docPartPr>
      <w:docPartBody>
        <w:p w:rsidR="0087580F" w:rsidRDefault="002C24A6" w:rsidP="002C24A6">
          <w:pPr>
            <w:pStyle w:val="D998843FE1064DF58D0806122D9E1BE9"/>
          </w:pPr>
          <w:r w:rsidRPr="00FE519D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CECF22073B494A41AFDC981CDFB9665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A41798C-ACA3-45A6-A11E-36A222ED54C5}"/>
      </w:docPartPr>
      <w:docPartBody>
        <w:p w:rsidR="0087580F" w:rsidRDefault="002C24A6" w:rsidP="002C24A6">
          <w:pPr>
            <w:pStyle w:val="CECF22073B494A41AFDC981CDFB96656"/>
          </w:pPr>
          <w:r w:rsidRPr="00CD4136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90035C2C0A514F7BBE1C25EA7389D48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221887F-38BF-4FCB-AA83-3EA697941A4F}"/>
      </w:docPartPr>
      <w:docPartBody>
        <w:p w:rsidR="0087580F" w:rsidRDefault="00EA5440" w:rsidP="00EA5440">
          <w:pPr>
            <w:pStyle w:val="90035C2C0A514F7BBE1C25EA7389D48039"/>
          </w:pPr>
          <w:r w:rsidRPr="007D7977">
            <w:rPr>
              <w:rStyle w:val="Plassholdertekst"/>
              <w:rFonts w:cs="Arial"/>
              <w:b/>
              <w:szCs w:val="24"/>
            </w:rPr>
            <w:t>Underliggende saker:</w:t>
          </w:r>
        </w:p>
      </w:docPartBody>
    </w:docPart>
    <w:docPart>
      <w:docPartPr>
        <w:name w:val="6F7A15CAA65E425DB7C8A718225E141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F39B38E-A0AE-45F1-ACAC-1732110B655D}"/>
      </w:docPartPr>
      <w:docPartBody>
        <w:p w:rsidR="0087580F" w:rsidRDefault="002C24A6" w:rsidP="002C24A6">
          <w:pPr>
            <w:pStyle w:val="6F7A15CAA65E425DB7C8A718225E1413"/>
          </w:pPr>
          <w:r w:rsidRPr="00702C3F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6DE8419C7C5F4032962DD39C770821F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9124CB1-D0E4-481F-998A-CFCD1CFC7F8F}"/>
      </w:docPartPr>
      <w:docPartBody>
        <w:p w:rsidR="0087580F" w:rsidRDefault="00EA5440" w:rsidP="00EA5440">
          <w:pPr>
            <w:pStyle w:val="6DE8419C7C5F4032962DD39C770821F739"/>
          </w:pPr>
          <w:r w:rsidRPr="007D7977">
            <w:rPr>
              <w:rStyle w:val="Plassholdertekst"/>
              <w:rFonts w:cs="Arial"/>
            </w:rPr>
            <w:t>&lt;saksnummer&gt;</w:t>
          </w:r>
        </w:p>
      </w:docPartBody>
    </w:docPart>
    <w:docPart>
      <w:docPartPr>
        <w:name w:val="BD7A0381E1EE45B2AB85C6685C1510D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3C8E9E3-87FB-4FC0-B08A-C1ABF3B098B1}"/>
      </w:docPartPr>
      <w:docPartBody>
        <w:p w:rsidR="0087580F" w:rsidRDefault="00EA5440" w:rsidP="00EA5440">
          <w:pPr>
            <w:pStyle w:val="BD7A0381E1EE45B2AB85C6685C1510D639"/>
          </w:pPr>
          <w:r w:rsidRPr="007D7977">
            <w:rPr>
              <w:rStyle w:val="Plassholdertekst"/>
              <w:rFonts w:cs="Arial"/>
            </w:rPr>
            <w:t>&lt;tittel&gt;</w:t>
          </w:r>
        </w:p>
      </w:docPartBody>
    </w:docPart>
    <w:docPart>
      <w:docPartPr>
        <w:name w:val="2B7DC492F84148AE848FE233254E3F3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17A1399-B42F-4B40-AA16-918312B94F20}"/>
      </w:docPartPr>
      <w:docPartBody>
        <w:p w:rsidR="0087580F" w:rsidRDefault="002C24A6" w:rsidP="002C24A6">
          <w:pPr>
            <w:pStyle w:val="2B7DC492F84148AE848FE233254E3F36"/>
          </w:pPr>
          <w:r w:rsidRPr="00702C3F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F38558EDCC5E459F864ED51A3F85E66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D9C5E04-D89B-4725-8770-80D9050ECECF}"/>
      </w:docPartPr>
      <w:docPartBody>
        <w:p w:rsidR="0087580F" w:rsidRDefault="002C24A6" w:rsidP="002C24A6">
          <w:pPr>
            <w:pStyle w:val="F38558EDCC5E459F864ED51A3F85E660"/>
          </w:pPr>
          <w:r w:rsidRPr="00702C3F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3872FFD6C7B6438C8E693B155DF530E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88D0D93-88E9-4D1D-A122-DD766092AA0E}"/>
      </w:docPartPr>
      <w:docPartBody>
        <w:p w:rsidR="0087580F" w:rsidRDefault="002C24A6" w:rsidP="002C24A6">
          <w:pPr>
            <w:pStyle w:val="3872FFD6C7B6438C8E693B155DF530E2"/>
          </w:pPr>
          <w:r w:rsidRPr="0093157D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9C5D6AF7743B49D784E99195E146CC9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11C53FC-8E39-4273-A13E-D7B3E3252EC6}"/>
      </w:docPartPr>
      <w:docPartBody>
        <w:p w:rsidR="0087580F" w:rsidRDefault="002C24A6" w:rsidP="002C24A6">
          <w:pPr>
            <w:pStyle w:val="9C5D6AF7743B49D784E99195E146CC92"/>
          </w:pPr>
          <w:r w:rsidRPr="0093157D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8AB423E86643434F9C561CC9851DF02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C6FACE7-62FD-45EB-9FA7-15144DA41612}"/>
      </w:docPartPr>
      <w:docPartBody>
        <w:p w:rsidR="0087580F" w:rsidRDefault="002C24A6" w:rsidP="002C24A6">
          <w:pPr>
            <w:pStyle w:val="8AB423E86643434F9C561CC9851DF02C"/>
          </w:pPr>
          <w:r w:rsidRPr="0093157D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E0365C40392D42CB8A1C17FA5D0B969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5A0F265-9BE6-4D19-BFC5-0DBB760A05A4}"/>
      </w:docPartPr>
      <w:docPartBody>
        <w:p w:rsidR="004F07DB" w:rsidRDefault="0087580F" w:rsidP="0087580F">
          <w:pPr>
            <w:pStyle w:val="E0365C40392D42CB8A1C17FA5D0B969F"/>
          </w:pPr>
          <w:r w:rsidRPr="00702C3F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81379AA3B6B3464F9B2A6E2B8322485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DDF163-C296-4A76-9C81-2B25B28C1C75}"/>
      </w:docPartPr>
      <w:docPartBody>
        <w:p w:rsidR="004F07DB" w:rsidRDefault="00EA5440" w:rsidP="00EA5440">
          <w:pPr>
            <w:pStyle w:val="81379AA3B6B3464F9B2A6E2B8322485B38"/>
          </w:pPr>
          <w:r w:rsidRPr="007D7977">
            <w:rPr>
              <w:rStyle w:val="Plassholdertekst"/>
              <w:rFonts w:cs="Arial"/>
              <w:b/>
              <w:szCs w:val="24"/>
            </w:rPr>
            <w:t>Vedlegg</w:t>
          </w:r>
          <w:r w:rsidRPr="007D7977">
            <w:rPr>
              <w:rStyle w:val="Plassholdertekst"/>
              <w:rFonts w:cs="Arial"/>
              <w:b/>
              <w:sz w:val="24"/>
              <w:szCs w:val="24"/>
            </w:rPr>
            <w:t>:</w:t>
          </w:r>
        </w:p>
      </w:docPartBody>
    </w:docPart>
    <w:docPart>
      <w:docPartPr>
        <w:name w:val="1327E36ED0DA475D8344A7B6D6DDA89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45143C5-2239-4577-BCCB-F649345936E5}"/>
      </w:docPartPr>
      <w:docPartBody>
        <w:p w:rsidR="004F07DB" w:rsidRDefault="0087580F" w:rsidP="0087580F">
          <w:pPr>
            <w:pStyle w:val="1327E36ED0DA475D8344A7B6D6DDA895"/>
          </w:pPr>
          <w:r w:rsidRPr="00702C3F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9D40F734B11F4EDC9678AFA5EE09570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0D532CE-5776-4F93-96B1-815DF9F087EF}"/>
      </w:docPartPr>
      <w:docPartBody>
        <w:p w:rsidR="004F07DB" w:rsidRDefault="00EA5440" w:rsidP="00EA5440">
          <w:pPr>
            <w:pStyle w:val="9D40F734B11F4EDC9678AFA5EE09570D38"/>
          </w:pPr>
          <w:r w:rsidRPr="007D7977">
            <w:rPr>
              <w:rStyle w:val="Plassholdertekst"/>
              <w:rFonts w:cs="Arial"/>
            </w:rPr>
            <w:t>&lt;vedleggstittel&gt;</w:t>
          </w:r>
        </w:p>
      </w:docPartBody>
    </w:docPart>
    <w:docPart>
      <w:docPartPr>
        <w:name w:val="09A1663F6A8C4DD8999D97B3CD894D8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52F1C51-5722-46A8-A67C-32C940F7F9D4}"/>
      </w:docPartPr>
      <w:docPartBody>
        <w:p w:rsidR="00047C14" w:rsidRDefault="00376B41" w:rsidP="00376B41">
          <w:pPr>
            <w:pStyle w:val="09A1663F6A8C4DD8999D97B3CD894D83"/>
          </w:pPr>
          <w:r w:rsidRPr="00FE519D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5C052A6991F042F38FD6C20C9BD9AB4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42D8FA2-867E-446E-80E4-4F4A1E973F44}"/>
      </w:docPartPr>
      <w:docPartBody>
        <w:p w:rsidR="00047C14" w:rsidRDefault="00EA5440" w:rsidP="00F101DB">
          <w:pPr>
            <w:pStyle w:val="5C052A6991F042F38FD6C20C9BD9AB4931"/>
          </w:pPr>
          <w:r w:rsidRPr="007D7977">
            <w:t>&lt;arkivsakid&gt;</w:t>
          </w:r>
        </w:p>
      </w:docPartBody>
    </w:docPart>
    <w:docPart>
      <w:docPartPr>
        <w:name w:val="D43F68784A5E43D3951597C62D836AE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DDD3AB0-2297-4D1E-AD58-2D3FC2F00554}"/>
      </w:docPartPr>
      <w:docPartBody>
        <w:p w:rsidR="00966067" w:rsidRDefault="00EA5440" w:rsidP="00EA5440">
          <w:pPr>
            <w:pStyle w:val="D43F68784A5E43D3951597C62D836AE120"/>
          </w:pPr>
          <w:r w:rsidRPr="007D7977">
            <w:rPr>
              <w:u w:val="single"/>
            </w:rPr>
            <w:t>&lt;utvalg&gt;</w:t>
          </w:r>
        </w:p>
      </w:docPartBody>
    </w:docPart>
    <w:docPart>
      <w:docPartPr>
        <w:name w:val="DFF63F2835354CEAA92D4C17621B62B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8F3B8B2-B1B4-4348-BBA8-09A55D9F6A06}"/>
      </w:docPartPr>
      <w:docPartBody>
        <w:p w:rsidR="00966067" w:rsidRDefault="00EA5440" w:rsidP="00EA5440">
          <w:pPr>
            <w:pStyle w:val="DFF63F2835354CEAA92D4C17621B62BB20"/>
          </w:pPr>
          <w:r w:rsidRPr="007D7977">
            <w:rPr>
              <w:u w:val="single"/>
            </w:rPr>
            <w:t>&lt;saksnr&gt;</w:t>
          </w:r>
        </w:p>
      </w:docPartBody>
    </w:docPart>
    <w:docPart>
      <w:docPartPr>
        <w:name w:val="D676D110FA814287B94C8E14F2992D8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7BDA781-BE29-46A4-A98F-758333A3D219}"/>
      </w:docPartPr>
      <w:docPartBody>
        <w:p w:rsidR="00F07F4B" w:rsidRDefault="00EA5440" w:rsidP="00EA5440">
          <w:pPr>
            <w:pStyle w:val="D676D110FA814287B94C8E14F2992D8017"/>
          </w:pPr>
          <w:r w:rsidRPr="007D7977">
            <w:t>&lt;</w:t>
          </w:r>
          <w:r w:rsidRPr="007D7977">
            <w:rPr>
              <w:b/>
              <w:sz w:val="28"/>
            </w:rPr>
            <w:t>utvalg ID</w:t>
          </w:r>
          <w:r w:rsidRPr="007D7977">
            <w:t>&gt;</w:t>
          </w:r>
        </w:p>
      </w:docPartBody>
    </w:docPart>
    <w:docPart>
      <w:docPartPr>
        <w:name w:val="79888BCBB6F64F0FB6CE383D8B139BE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40FFBA7-96DB-4DC8-8B0D-08EC568D1761}"/>
      </w:docPartPr>
      <w:docPartBody>
        <w:p w:rsidR="00F07F4B" w:rsidRDefault="00EA5440" w:rsidP="00EA5440">
          <w:pPr>
            <w:pStyle w:val="79888BCBB6F64F0FB6CE383D8B139BE417"/>
          </w:pPr>
          <w:r w:rsidRPr="007D7977">
            <w:t>&lt;</w:t>
          </w:r>
          <w:r w:rsidRPr="007D7977">
            <w:rPr>
              <w:b/>
              <w:sz w:val="28"/>
            </w:rPr>
            <w:t>utvalg ID</w:t>
          </w:r>
          <w:r w:rsidRPr="007D7977">
            <w:t>&gt;</w:t>
          </w:r>
        </w:p>
      </w:docPartBody>
    </w:docPart>
    <w:docPart>
      <w:docPartPr>
        <w:name w:val="400E82534BB742048D44221D4D5AB01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430C21B-7A11-47C1-B36B-EDAC5395AD7D}"/>
      </w:docPartPr>
      <w:docPartBody>
        <w:p w:rsidR="00C8250C" w:rsidRDefault="00EA5440" w:rsidP="00F101DB">
          <w:pPr>
            <w:pStyle w:val="400E82534BB742048D44221D4D5AB01B9"/>
          </w:pPr>
          <w:r w:rsidRPr="007D7977">
            <w:t>&lt;arkiv&gt;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DE3B19"/>
    <w:rsid w:val="0002676A"/>
    <w:rsid w:val="00033D33"/>
    <w:rsid w:val="00047C14"/>
    <w:rsid w:val="00090D34"/>
    <w:rsid w:val="000A3711"/>
    <w:rsid w:val="000E5BB6"/>
    <w:rsid w:val="000F533B"/>
    <w:rsid w:val="00104B65"/>
    <w:rsid w:val="00122D7F"/>
    <w:rsid w:val="00126496"/>
    <w:rsid w:val="00131477"/>
    <w:rsid w:val="00161154"/>
    <w:rsid w:val="001A2167"/>
    <w:rsid w:val="001C0E60"/>
    <w:rsid w:val="001E106F"/>
    <w:rsid w:val="00200749"/>
    <w:rsid w:val="00282704"/>
    <w:rsid w:val="00283DAD"/>
    <w:rsid w:val="002A0971"/>
    <w:rsid w:val="002B684F"/>
    <w:rsid w:val="002C24A6"/>
    <w:rsid w:val="002D71A9"/>
    <w:rsid w:val="002E2C0C"/>
    <w:rsid w:val="00310B08"/>
    <w:rsid w:val="00325363"/>
    <w:rsid w:val="00336BEB"/>
    <w:rsid w:val="00337CFF"/>
    <w:rsid w:val="00343486"/>
    <w:rsid w:val="00376B41"/>
    <w:rsid w:val="00396F29"/>
    <w:rsid w:val="003A1B88"/>
    <w:rsid w:val="003D5623"/>
    <w:rsid w:val="003F1196"/>
    <w:rsid w:val="00424440"/>
    <w:rsid w:val="00424607"/>
    <w:rsid w:val="00445243"/>
    <w:rsid w:val="004C0821"/>
    <w:rsid w:val="004D16BB"/>
    <w:rsid w:val="004F07DB"/>
    <w:rsid w:val="00502041"/>
    <w:rsid w:val="00536786"/>
    <w:rsid w:val="00561179"/>
    <w:rsid w:val="0059217D"/>
    <w:rsid w:val="005C4CF3"/>
    <w:rsid w:val="005D21FB"/>
    <w:rsid w:val="005E785C"/>
    <w:rsid w:val="005F23E0"/>
    <w:rsid w:val="005F50CD"/>
    <w:rsid w:val="0064630F"/>
    <w:rsid w:val="006556DB"/>
    <w:rsid w:val="0068420F"/>
    <w:rsid w:val="00690D83"/>
    <w:rsid w:val="006B78C1"/>
    <w:rsid w:val="006C5B6F"/>
    <w:rsid w:val="006D20D4"/>
    <w:rsid w:val="00770FB9"/>
    <w:rsid w:val="0077477E"/>
    <w:rsid w:val="007F502F"/>
    <w:rsid w:val="007F6FA4"/>
    <w:rsid w:val="00861F6C"/>
    <w:rsid w:val="0087580F"/>
    <w:rsid w:val="008A45DC"/>
    <w:rsid w:val="00920507"/>
    <w:rsid w:val="00966067"/>
    <w:rsid w:val="00971A6E"/>
    <w:rsid w:val="00992E3D"/>
    <w:rsid w:val="009A4D13"/>
    <w:rsid w:val="009B2EAC"/>
    <w:rsid w:val="00A744B9"/>
    <w:rsid w:val="00A92A11"/>
    <w:rsid w:val="00AA3105"/>
    <w:rsid w:val="00AC32C4"/>
    <w:rsid w:val="00B1527A"/>
    <w:rsid w:val="00B43D85"/>
    <w:rsid w:val="00B57170"/>
    <w:rsid w:val="00BA35D4"/>
    <w:rsid w:val="00BB6178"/>
    <w:rsid w:val="00BD3924"/>
    <w:rsid w:val="00BE65F0"/>
    <w:rsid w:val="00C123CD"/>
    <w:rsid w:val="00C500A7"/>
    <w:rsid w:val="00C8250C"/>
    <w:rsid w:val="00C95909"/>
    <w:rsid w:val="00C97405"/>
    <w:rsid w:val="00CA28F5"/>
    <w:rsid w:val="00CB46E6"/>
    <w:rsid w:val="00CC4B7D"/>
    <w:rsid w:val="00CD15D2"/>
    <w:rsid w:val="00CE1746"/>
    <w:rsid w:val="00D321E7"/>
    <w:rsid w:val="00D727F8"/>
    <w:rsid w:val="00DA06D1"/>
    <w:rsid w:val="00DB1FA9"/>
    <w:rsid w:val="00DB21E2"/>
    <w:rsid w:val="00DD68B9"/>
    <w:rsid w:val="00DE3B19"/>
    <w:rsid w:val="00DE613A"/>
    <w:rsid w:val="00E474BA"/>
    <w:rsid w:val="00EA5440"/>
    <w:rsid w:val="00EC1DAB"/>
    <w:rsid w:val="00EF088F"/>
    <w:rsid w:val="00EF1E8A"/>
    <w:rsid w:val="00F07F4B"/>
    <w:rsid w:val="00F101DB"/>
    <w:rsid w:val="00F43A7B"/>
    <w:rsid w:val="00F44E57"/>
    <w:rsid w:val="00F476EE"/>
    <w:rsid w:val="00FA418A"/>
    <w:rsid w:val="00FD5E79"/>
    <w:rsid w:val="00FF7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971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EA5440"/>
    <w:rPr>
      <w:color w:val="808080"/>
    </w:rPr>
  </w:style>
  <w:style w:type="paragraph" w:customStyle="1" w:styleId="5FB1D2A8C47746F8B29303338EDD3659">
    <w:name w:val="5FB1D2A8C47746F8B29303338EDD3659"/>
    <w:rsid w:val="00DE3B19"/>
  </w:style>
  <w:style w:type="paragraph" w:customStyle="1" w:styleId="D16D08AD82014B65B7B7BBBE2031B1BC">
    <w:name w:val="D16D08AD82014B65B7B7BBBE2031B1BC"/>
    <w:rsid w:val="00DE3B19"/>
  </w:style>
  <w:style w:type="paragraph" w:customStyle="1" w:styleId="F915BD0A6FF54304A6F9DBEB8C4A69DC">
    <w:name w:val="F915BD0A6FF54304A6F9DBEB8C4A69DC"/>
    <w:rsid w:val="00DE3B19"/>
  </w:style>
  <w:style w:type="paragraph" w:customStyle="1" w:styleId="AA27082A0E324FD189CE76C20E74738A">
    <w:name w:val="AA27082A0E324FD189CE76C20E74738A"/>
    <w:rsid w:val="00DE3B19"/>
  </w:style>
  <w:style w:type="paragraph" w:customStyle="1" w:styleId="0C30B8AF1D1C4BDA9AD150818087253D">
    <w:name w:val="0C30B8AF1D1C4BDA9AD150818087253D"/>
    <w:rsid w:val="00DE3B19"/>
  </w:style>
  <w:style w:type="paragraph" w:customStyle="1" w:styleId="12E636C7CD1545B6AF4DAFF03212D2A2">
    <w:name w:val="12E636C7CD1545B6AF4DAFF03212D2A2"/>
    <w:rsid w:val="00DE3B19"/>
  </w:style>
  <w:style w:type="paragraph" w:customStyle="1" w:styleId="66E2CAB4CCF24CAA999383E0FDA6F809">
    <w:name w:val="66E2CAB4CCF24CAA999383E0FDA6F809"/>
    <w:rsid w:val="00DE3B19"/>
  </w:style>
  <w:style w:type="paragraph" w:customStyle="1" w:styleId="5A0C4298B72742C0845C13D8C6C3BC95">
    <w:name w:val="5A0C4298B72742C0845C13D8C6C3BC95"/>
    <w:rsid w:val="00396F29"/>
  </w:style>
  <w:style w:type="paragraph" w:customStyle="1" w:styleId="B5FBE887476B4542AB42EB4825F00939">
    <w:name w:val="B5FBE887476B4542AB42EB4825F00939"/>
    <w:rsid w:val="00396F29"/>
  </w:style>
  <w:style w:type="paragraph" w:customStyle="1" w:styleId="696339B42E2848899082688A99084D84">
    <w:name w:val="696339B42E2848899082688A99084D84"/>
    <w:rsid w:val="00396F29"/>
  </w:style>
  <w:style w:type="paragraph" w:customStyle="1" w:styleId="67BE29892BB44BFAB48018B979ADE8C2">
    <w:name w:val="67BE29892BB44BFAB48018B979ADE8C2"/>
    <w:rsid w:val="00861F6C"/>
  </w:style>
  <w:style w:type="paragraph" w:customStyle="1" w:styleId="656F322D32784630965661B217BBEDD8">
    <w:name w:val="656F322D32784630965661B217BBEDD8"/>
    <w:rsid w:val="00861F6C"/>
  </w:style>
  <w:style w:type="paragraph" w:customStyle="1" w:styleId="59B035BB365D4628880C06BB8E9A5107">
    <w:name w:val="59B035BB365D4628880C06BB8E9A5107"/>
    <w:rsid w:val="00FD5E79"/>
  </w:style>
  <w:style w:type="paragraph" w:customStyle="1" w:styleId="59B035BB365D4628880C06BB8E9A51071">
    <w:name w:val="59B035BB365D4628880C06BB8E9A51071"/>
    <w:rsid w:val="00310B08"/>
    <w:rPr>
      <w:rFonts w:eastAsiaTheme="minorHAnsi"/>
      <w:lang w:eastAsia="en-US"/>
    </w:rPr>
  </w:style>
  <w:style w:type="paragraph" w:customStyle="1" w:styleId="DC11B2BE9A6B44098E3E2B47307405E4">
    <w:name w:val="DC11B2BE9A6B44098E3E2B47307405E4"/>
    <w:rsid w:val="00310B08"/>
  </w:style>
  <w:style w:type="paragraph" w:customStyle="1" w:styleId="95E6420AF7104B439A2B440F1913FCD1">
    <w:name w:val="95E6420AF7104B439A2B440F1913FCD1"/>
    <w:rsid w:val="00310B08"/>
  </w:style>
  <w:style w:type="paragraph" w:customStyle="1" w:styleId="59B035BB365D4628880C06BB8E9A51072">
    <w:name w:val="59B035BB365D4628880C06BB8E9A51072"/>
    <w:rsid w:val="006B78C1"/>
    <w:rPr>
      <w:rFonts w:eastAsiaTheme="minorHAnsi"/>
      <w:lang w:eastAsia="en-US"/>
    </w:rPr>
  </w:style>
  <w:style w:type="paragraph" w:customStyle="1" w:styleId="DC11B2BE9A6B44098E3E2B47307405E41">
    <w:name w:val="DC11B2BE9A6B44098E3E2B47307405E41"/>
    <w:rsid w:val="006B78C1"/>
    <w:rPr>
      <w:rFonts w:eastAsiaTheme="minorHAnsi"/>
      <w:lang w:eastAsia="en-US"/>
    </w:rPr>
  </w:style>
  <w:style w:type="paragraph" w:customStyle="1" w:styleId="95E6420AF7104B439A2B440F1913FCD11">
    <w:name w:val="95E6420AF7104B439A2B440F1913FCD11"/>
    <w:rsid w:val="006B78C1"/>
    <w:rPr>
      <w:rFonts w:eastAsiaTheme="minorHAnsi"/>
      <w:lang w:eastAsia="en-US"/>
    </w:rPr>
  </w:style>
  <w:style w:type="paragraph" w:customStyle="1" w:styleId="43350A16C2F945FDBF998249293D5B89">
    <w:name w:val="43350A16C2F945FDBF998249293D5B89"/>
    <w:rsid w:val="006B78C1"/>
  </w:style>
  <w:style w:type="paragraph" w:customStyle="1" w:styleId="59B035BB365D4628880C06BB8E9A51073">
    <w:name w:val="59B035BB365D4628880C06BB8E9A51073"/>
    <w:rsid w:val="00282704"/>
    <w:rPr>
      <w:rFonts w:eastAsiaTheme="minorHAnsi"/>
      <w:lang w:eastAsia="en-US"/>
    </w:rPr>
  </w:style>
  <w:style w:type="paragraph" w:customStyle="1" w:styleId="DC11B2BE9A6B44098E3E2B47307405E42">
    <w:name w:val="DC11B2BE9A6B44098E3E2B47307405E42"/>
    <w:rsid w:val="00282704"/>
    <w:rPr>
      <w:rFonts w:eastAsiaTheme="minorHAnsi"/>
      <w:lang w:eastAsia="en-US"/>
    </w:rPr>
  </w:style>
  <w:style w:type="paragraph" w:customStyle="1" w:styleId="95E6420AF7104B439A2B440F1913FCD12">
    <w:name w:val="95E6420AF7104B439A2B440F1913FCD12"/>
    <w:rsid w:val="00282704"/>
    <w:rPr>
      <w:rFonts w:eastAsiaTheme="minorHAnsi"/>
      <w:lang w:eastAsia="en-US"/>
    </w:rPr>
  </w:style>
  <w:style w:type="paragraph" w:customStyle="1" w:styleId="E25C1AEC9C5C4350B5A2D91F750E031B">
    <w:name w:val="E25C1AEC9C5C4350B5A2D91F750E031B"/>
    <w:rsid w:val="00282704"/>
    <w:rPr>
      <w:rFonts w:eastAsiaTheme="minorHAnsi"/>
      <w:lang w:eastAsia="en-US"/>
    </w:rPr>
  </w:style>
  <w:style w:type="paragraph" w:customStyle="1" w:styleId="43350A16C2F945FDBF998249293D5B891">
    <w:name w:val="43350A16C2F945FDBF998249293D5B891"/>
    <w:rsid w:val="00282704"/>
    <w:rPr>
      <w:rFonts w:eastAsiaTheme="minorHAnsi"/>
      <w:lang w:eastAsia="en-US"/>
    </w:rPr>
  </w:style>
  <w:style w:type="paragraph" w:customStyle="1" w:styleId="A8021888B2B14CDF9DAE2F2E51DEEE9D">
    <w:name w:val="A8021888B2B14CDF9DAE2F2E51DEEE9D"/>
    <w:rsid w:val="00282704"/>
  </w:style>
  <w:style w:type="paragraph" w:customStyle="1" w:styleId="E6CF3E82A3DA4EC7B7E15827A8278ABF">
    <w:name w:val="E6CF3E82A3DA4EC7B7E15827A8278ABF"/>
    <w:rsid w:val="00282704"/>
  </w:style>
  <w:style w:type="paragraph" w:customStyle="1" w:styleId="59B035BB365D4628880C06BB8E9A51074">
    <w:name w:val="59B035BB365D4628880C06BB8E9A51074"/>
    <w:rsid w:val="00C123CD"/>
    <w:rPr>
      <w:rFonts w:eastAsiaTheme="minorHAnsi"/>
      <w:lang w:eastAsia="en-US"/>
    </w:rPr>
  </w:style>
  <w:style w:type="paragraph" w:customStyle="1" w:styleId="DC11B2BE9A6B44098E3E2B47307405E43">
    <w:name w:val="DC11B2BE9A6B44098E3E2B47307405E43"/>
    <w:rsid w:val="00C123CD"/>
    <w:rPr>
      <w:rFonts w:eastAsiaTheme="minorHAnsi"/>
      <w:lang w:eastAsia="en-US"/>
    </w:rPr>
  </w:style>
  <w:style w:type="paragraph" w:customStyle="1" w:styleId="95E6420AF7104B439A2B440F1913FCD13">
    <w:name w:val="95E6420AF7104B439A2B440F1913FCD13"/>
    <w:rsid w:val="00C123CD"/>
    <w:rPr>
      <w:rFonts w:eastAsiaTheme="minorHAnsi"/>
      <w:lang w:eastAsia="en-US"/>
    </w:rPr>
  </w:style>
  <w:style w:type="paragraph" w:customStyle="1" w:styleId="E25C1AEC9C5C4350B5A2D91F750E031B1">
    <w:name w:val="E25C1AEC9C5C4350B5A2D91F750E031B1"/>
    <w:rsid w:val="00C123CD"/>
    <w:rPr>
      <w:rFonts w:eastAsiaTheme="minorHAnsi"/>
      <w:lang w:eastAsia="en-US"/>
    </w:rPr>
  </w:style>
  <w:style w:type="paragraph" w:customStyle="1" w:styleId="43350A16C2F945FDBF998249293D5B892">
    <w:name w:val="43350A16C2F945FDBF998249293D5B892"/>
    <w:rsid w:val="00C123CD"/>
    <w:rPr>
      <w:rFonts w:eastAsiaTheme="minorHAnsi"/>
      <w:lang w:eastAsia="en-US"/>
    </w:rPr>
  </w:style>
  <w:style w:type="paragraph" w:customStyle="1" w:styleId="589FE1C3C72A492B883044A0CB0DFAA0">
    <w:name w:val="589FE1C3C72A492B883044A0CB0DFAA0"/>
    <w:rsid w:val="00C123CD"/>
  </w:style>
  <w:style w:type="paragraph" w:customStyle="1" w:styleId="2A30A82C667A4FEAAD4005DD704262C6">
    <w:name w:val="2A30A82C667A4FEAAD4005DD704262C6"/>
    <w:rsid w:val="00C123CD"/>
  </w:style>
  <w:style w:type="paragraph" w:customStyle="1" w:styleId="A2D4B26CB2554A1DA37E43D5331E21A5">
    <w:name w:val="A2D4B26CB2554A1DA37E43D5331E21A5"/>
    <w:rsid w:val="00C123CD"/>
  </w:style>
  <w:style w:type="paragraph" w:customStyle="1" w:styleId="59B035BB365D4628880C06BB8E9A51075">
    <w:name w:val="59B035BB365D4628880C06BB8E9A51075"/>
    <w:rsid w:val="003F1196"/>
    <w:rPr>
      <w:rFonts w:eastAsiaTheme="minorHAnsi"/>
      <w:lang w:eastAsia="en-US"/>
    </w:rPr>
  </w:style>
  <w:style w:type="paragraph" w:customStyle="1" w:styleId="DC11B2BE9A6B44098E3E2B47307405E44">
    <w:name w:val="DC11B2BE9A6B44098E3E2B47307405E44"/>
    <w:rsid w:val="003F1196"/>
    <w:rPr>
      <w:rFonts w:eastAsiaTheme="minorHAnsi"/>
      <w:lang w:eastAsia="en-US"/>
    </w:rPr>
  </w:style>
  <w:style w:type="paragraph" w:customStyle="1" w:styleId="95E6420AF7104B439A2B440F1913FCD14">
    <w:name w:val="95E6420AF7104B439A2B440F1913FCD14"/>
    <w:rsid w:val="003F1196"/>
    <w:rPr>
      <w:rFonts w:eastAsiaTheme="minorHAnsi"/>
      <w:lang w:eastAsia="en-US"/>
    </w:rPr>
  </w:style>
  <w:style w:type="paragraph" w:customStyle="1" w:styleId="E25C1AEC9C5C4350B5A2D91F750E031B2">
    <w:name w:val="E25C1AEC9C5C4350B5A2D91F750E031B2"/>
    <w:rsid w:val="003F1196"/>
    <w:rPr>
      <w:rFonts w:eastAsiaTheme="minorHAnsi"/>
      <w:lang w:eastAsia="en-US"/>
    </w:rPr>
  </w:style>
  <w:style w:type="paragraph" w:customStyle="1" w:styleId="43350A16C2F945FDBF998249293D5B893">
    <w:name w:val="43350A16C2F945FDBF998249293D5B893"/>
    <w:rsid w:val="003F1196"/>
    <w:rPr>
      <w:rFonts w:eastAsiaTheme="minorHAnsi"/>
      <w:lang w:eastAsia="en-US"/>
    </w:rPr>
  </w:style>
  <w:style w:type="paragraph" w:customStyle="1" w:styleId="041EA47BD1D5477385571250A4802F76">
    <w:name w:val="041EA47BD1D5477385571250A4802F76"/>
    <w:rsid w:val="003F1196"/>
  </w:style>
  <w:style w:type="paragraph" w:customStyle="1" w:styleId="59B035BB365D4628880C06BB8E9A51076">
    <w:name w:val="59B035BB365D4628880C06BB8E9A51076"/>
    <w:rsid w:val="00BB6178"/>
    <w:rPr>
      <w:rFonts w:eastAsiaTheme="minorHAnsi"/>
      <w:lang w:eastAsia="en-US"/>
    </w:rPr>
  </w:style>
  <w:style w:type="paragraph" w:customStyle="1" w:styleId="DC11B2BE9A6B44098E3E2B47307405E45">
    <w:name w:val="DC11B2BE9A6B44098E3E2B47307405E45"/>
    <w:rsid w:val="00BB6178"/>
    <w:rPr>
      <w:rFonts w:eastAsiaTheme="minorHAnsi"/>
      <w:lang w:eastAsia="en-US"/>
    </w:rPr>
  </w:style>
  <w:style w:type="paragraph" w:customStyle="1" w:styleId="95E6420AF7104B439A2B440F1913FCD15">
    <w:name w:val="95E6420AF7104B439A2B440F1913FCD15"/>
    <w:rsid w:val="00BB6178"/>
    <w:rPr>
      <w:rFonts w:eastAsiaTheme="minorHAnsi"/>
      <w:lang w:eastAsia="en-US"/>
    </w:rPr>
  </w:style>
  <w:style w:type="paragraph" w:customStyle="1" w:styleId="E25C1AEC9C5C4350B5A2D91F750E031B3">
    <w:name w:val="E25C1AEC9C5C4350B5A2D91F750E031B3"/>
    <w:rsid w:val="00BB6178"/>
    <w:rPr>
      <w:rFonts w:eastAsiaTheme="minorHAnsi"/>
      <w:lang w:eastAsia="en-US"/>
    </w:rPr>
  </w:style>
  <w:style w:type="paragraph" w:customStyle="1" w:styleId="43350A16C2F945FDBF998249293D5B894">
    <w:name w:val="43350A16C2F945FDBF998249293D5B894"/>
    <w:rsid w:val="00BB6178"/>
    <w:rPr>
      <w:rFonts w:eastAsiaTheme="minorHAnsi"/>
      <w:lang w:eastAsia="en-US"/>
    </w:rPr>
  </w:style>
  <w:style w:type="paragraph" w:customStyle="1" w:styleId="041EA47BD1D5477385571250A4802F761">
    <w:name w:val="041EA47BD1D5477385571250A4802F761"/>
    <w:rsid w:val="00BB6178"/>
    <w:rPr>
      <w:rFonts w:eastAsiaTheme="minorHAnsi"/>
      <w:lang w:eastAsia="en-US"/>
    </w:rPr>
  </w:style>
  <w:style w:type="paragraph" w:customStyle="1" w:styleId="249D91F131C84E12A029F2E4889F864A">
    <w:name w:val="249D91F131C84E12A029F2E4889F864A"/>
    <w:rsid w:val="00BB6178"/>
  </w:style>
  <w:style w:type="paragraph" w:customStyle="1" w:styleId="6A6EC3B3D4854FFD8CDC2CD3586FE041">
    <w:name w:val="6A6EC3B3D4854FFD8CDC2CD3586FE041"/>
    <w:rsid w:val="00BB6178"/>
  </w:style>
  <w:style w:type="paragraph" w:customStyle="1" w:styleId="F82D79C694334BFD8CD7300CA076EC99">
    <w:name w:val="F82D79C694334BFD8CD7300CA076EC99"/>
    <w:rsid w:val="00BB6178"/>
  </w:style>
  <w:style w:type="paragraph" w:customStyle="1" w:styleId="E948E41B6971481B86326336F8FF268B">
    <w:name w:val="E948E41B6971481B86326336F8FF268B"/>
    <w:rsid w:val="00BB6178"/>
  </w:style>
  <w:style w:type="paragraph" w:customStyle="1" w:styleId="91240E6575CA4F6195878DEA11D2AD8F">
    <w:name w:val="91240E6575CA4F6195878DEA11D2AD8F"/>
    <w:rsid w:val="00BB6178"/>
  </w:style>
  <w:style w:type="paragraph" w:customStyle="1" w:styleId="69028C5D531F48978FCEE55A8624A68F">
    <w:name w:val="69028C5D531F48978FCEE55A8624A68F"/>
    <w:rsid w:val="00BB6178"/>
  </w:style>
  <w:style w:type="paragraph" w:customStyle="1" w:styleId="BB09BE80BAF445DBB6953C137120F6EE">
    <w:name w:val="BB09BE80BAF445DBB6953C137120F6EE"/>
    <w:rsid w:val="00BB6178"/>
  </w:style>
  <w:style w:type="paragraph" w:customStyle="1" w:styleId="4FA40093ED53498A87C3231046541F15">
    <w:name w:val="4FA40093ED53498A87C3231046541F15"/>
    <w:rsid w:val="00BB6178"/>
  </w:style>
  <w:style w:type="paragraph" w:customStyle="1" w:styleId="2DEF6CEAF13846EA87AE6EF0B8F4E4E0">
    <w:name w:val="2DEF6CEAF13846EA87AE6EF0B8F4E4E0"/>
    <w:rsid w:val="00BB6178"/>
  </w:style>
  <w:style w:type="paragraph" w:customStyle="1" w:styleId="48CF76B3255A493C91EE8E711B83CAA1">
    <w:name w:val="48CF76B3255A493C91EE8E711B83CAA1"/>
    <w:rsid w:val="00BB6178"/>
  </w:style>
  <w:style w:type="paragraph" w:customStyle="1" w:styleId="59B035BB365D4628880C06BB8E9A51077">
    <w:name w:val="59B035BB365D4628880C06BB8E9A51077"/>
    <w:rsid w:val="0002676A"/>
    <w:rPr>
      <w:rFonts w:eastAsiaTheme="minorHAnsi"/>
      <w:lang w:eastAsia="en-US"/>
    </w:rPr>
  </w:style>
  <w:style w:type="paragraph" w:customStyle="1" w:styleId="DC11B2BE9A6B44098E3E2B47307405E46">
    <w:name w:val="DC11B2BE9A6B44098E3E2B47307405E46"/>
    <w:rsid w:val="0002676A"/>
    <w:rPr>
      <w:rFonts w:eastAsiaTheme="minorHAnsi"/>
      <w:lang w:eastAsia="en-US"/>
    </w:rPr>
  </w:style>
  <w:style w:type="paragraph" w:customStyle="1" w:styleId="95E6420AF7104B439A2B440F1913FCD16">
    <w:name w:val="95E6420AF7104B439A2B440F1913FCD16"/>
    <w:rsid w:val="0002676A"/>
    <w:rPr>
      <w:rFonts w:eastAsiaTheme="minorHAnsi"/>
      <w:lang w:eastAsia="en-US"/>
    </w:rPr>
  </w:style>
  <w:style w:type="paragraph" w:customStyle="1" w:styleId="E25C1AEC9C5C4350B5A2D91F750E031B4">
    <w:name w:val="E25C1AEC9C5C4350B5A2D91F750E031B4"/>
    <w:rsid w:val="0002676A"/>
    <w:rPr>
      <w:rFonts w:eastAsiaTheme="minorHAnsi"/>
      <w:lang w:eastAsia="en-US"/>
    </w:rPr>
  </w:style>
  <w:style w:type="paragraph" w:customStyle="1" w:styleId="43350A16C2F945FDBF998249293D5B895">
    <w:name w:val="43350A16C2F945FDBF998249293D5B895"/>
    <w:rsid w:val="0002676A"/>
    <w:rPr>
      <w:rFonts w:eastAsiaTheme="minorHAnsi"/>
      <w:lang w:eastAsia="en-US"/>
    </w:rPr>
  </w:style>
  <w:style w:type="paragraph" w:customStyle="1" w:styleId="041EA47BD1D5477385571250A4802F762">
    <w:name w:val="041EA47BD1D5477385571250A4802F762"/>
    <w:rsid w:val="0002676A"/>
    <w:rPr>
      <w:rFonts w:eastAsiaTheme="minorHAnsi"/>
      <w:lang w:eastAsia="en-US"/>
    </w:rPr>
  </w:style>
  <w:style w:type="paragraph" w:customStyle="1" w:styleId="BB09BE80BAF445DBB6953C137120F6EE1">
    <w:name w:val="BB09BE80BAF445DBB6953C137120F6EE1"/>
    <w:rsid w:val="0002676A"/>
    <w:rPr>
      <w:rFonts w:eastAsiaTheme="minorHAnsi"/>
      <w:lang w:eastAsia="en-US"/>
    </w:rPr>
  </w:style>
  <w:style w:type="paragraph" w:customStyle="1" w:styleId="4FA40093ED53498A87C3231046541F151">
    <w:name w:val="4FA40093ED53498A87C3231046541F151"/>
    <w:rsid w:val="0002676A"/>
    <w:rPr>
      <w:rFonts w:eastAsiaTheme="minorHAnsi"/>
      <w:lang w:eastAsia="en-US"/>
    </w:rPr>
  </w:style>
  <w:style w:type="paragraph" w:customStyle="1" w:styleId="59B035BB365D4628880C06BB8E9A51078">
    <w:name w:val="59B035BB365D4628880C06BB8E9A51078"/>
    <w:rsid w:val="00DB21E2"/>
    <w:rPr>
      <w:rFonts w:eastAsiaTheme="minorHAnsi"/>
      <w:lang w:eastAsia="en-US"/>
    </w:rPr>
  </w:style>
  <w:style w:type="paragraph" w:customStyle="1" w:styleId="DC11B2BE9A6B44098E3E2B47307405E47">
    <w:name w:val="DC11B2BE9A6B44098E3E2B47307405E47"/>
    <w:rsid w:val="00DB21E2"/>
    <w:rPr>
      <w:rFonts w:eastAsiaTheme="minorHAnsi"/>
      <w:lang w:eastAsia="en-US"/>
    </w:rPr>
  </w:style>
  <w:style w:type="paragraph" w:customStyle="1" w:styleId="95E6420AF7104B439A2B440F1913FCD17">
    <w:name w:val="95E6420AF7104B439A2B440F1913FCD17"/>
    <w:rsid w:val="00DB21E2"/>
    <w:rPr>
      <w:rFonts w:eastAsiaTheme="minorHAnsi"/>
      <w:lang w:eastAsia="en-US"/>
    </w:rPr>
  </w:style>
  <w:style w:type="paragraph" w:customStyle="1" w:styleId="E25C1AEC9C5C4350B5A2D91F750E031B5">
    <w:name w:val="E25C1AEC9C5C4350B5A2D91F750E031B5"/>
    <w:rsid w:val="00DB21E2"/>
    <w:rPr>
      <w:rFonts w:eastAsiaTheme="minorHAnsi"/>
      <w:lang w:eastAsia="en-US"/>
    </w:rPr>
  </w:style>
  <w:style w:type="paragraph" w:customStyle="1" w:styleId="43350A16C2F945FDBF998249293D5B896">
    <w:name w:val="43350A16C2F945FDBF998249293D5B896"/>
    <w:rsid w:val="00DB21E2"/>
    <w:rPr>
      <w:rFonts w:eastAsiaTheme="minorHAnsi"/>
      <w:lang w:eastAsia="en-US"/>
    </w:rPr>
  </w:style>
  <w:style w:type="paragraph" w:customStyle="1" w:styleId="041EA47BD1D5477385571250A4802F763">
    <w:name w:val="041EA47BD1D5477385571250A4802F763"/>
    <w:rsid w:val="00DB21E2"/>
    <w:rPr>
      <w:rFonts w:eastAsiaTheme="minorHAnsi"/>
      <w:lang w:eastAsia="en-US"/>
    </w:rPr>
  </w:style>
  <w:style w:type="paragraph" w:customStyle="1" w:styleId="BB09BE80BAF445DBB6953C137120F6EE2">
    <w:name w:val="BB09BE80BAF445DBB6953C137120F6EE2"/>
    <w:rsid w:val="00DB21E2"/>
    <w:rPr>
      <w:rFonts w:eastAsiaTheme="minorHAnsi"/>
      <w:lang w:eastAsia="en-US"/>
    </w:rPr>
  </w:style>
  <w:style w:type="paragraph" w:customStyle="1" w:styleId="4FA40093ED53498A87C3231046541F152">
    <w:name w:val="4FA40093ED53498A87C3231046541F152"/>
    <w:rsid w:val="00DB21E2"/>
    <w:rPr>
      <w:rFonts w:eastAsiaTheme="minorHAnsi"/>
      <w:lang w:eastAsia="en-US"/>
    </w:rPr>
  </w:style>
  <w:style w:type="paragraph" w:customStyle="1" w:styleId="59B035BB365D4628880C06BB8E9A51079">
    <w:name w:val="59B035BB365D4628880C06BB8E9A51079"/>
    <w:rsid w:val="005E785C"/>
    <w:rPr>
      <w:rFonts w:eastAsiaTheme="minorHAnsi"/>
      <w:lang w:eastAsia="en-US"/>
    </w:rPr>
  </w:style>
  <w:style w:type="paragraph" w:customStyle="1" w:styleId="DC11B2BE9A6B44098E3E2B47307405E48">
    <w:name w:val="DC11B2BE9A6B44098E3E2B47307405E48"/>
    <w:rsid w:val="005E785C"/>
    <w:rPr>
      <w:rFonts w:eastAsiaTheme="minorHAnsi"/>
      <w:lang w:eastAsia="en-US"/>
    </w:rPr>
  </w:style>
  <w:style w:type="paragraph" w:customStyle="1" w:styleId="95E6420AF7104B439A2B440F1913FCD18">
    <w:name w:val="95E6420AF7104B439A2B440F1913FCD18"/>
    <w:rsid w:val="005E785C"/>
    <w:rPr>
      <w:rFonts w:eastAsiaTheme="minorHAnsi"/>
      <w:lang w:eastAsia="en-US"/>
    </w:rPr>
  </w:style>
  <w:style w:type="paragraph" w:customStyle="1" w:styleId="E25C1AEC9C5C4350B5A2D91F750E031B6">
    <w:name w:val="E25C1AEC9C5C4350B5A2D91F750E031B6"/>
    <w:rsid w:val="005E785C"/>
    <w:rPr>
      <w:rFonts w:eastAsiaTheme="minorHAnsi"/>
      <w:lang w:eastAsia="en-US"/>
    </w:rPr>
  </w:style>
  <w:style w:type="paragraph" w:customStyle="1" w:styleId="43350A16C2F945FDBF998249293D5B897">
    <w:name w:val="43350A16C2F945FDBF998249293D5B897"/>
    <w:rsid w:val="005E785C"/>
    <w:rPr>
      <w:rFonts w:eastAsiaTheme="minorHAnsi"/>
      <w:lang w:eastAsia="en-US"/>
    </w:rPr>
  </w:style>
  <w:style w:type="paragraph" w:customStyle="1" w:styleId="041EA47BD1D5477385571250A4802F764">
    <w:name w:val="041EA47BD1D5477385571250A4802F764"/>
    <w:rsid w:val="005E785C"/>
    <w:rPr>
      <w:rFonts w:eastAsiaTheme="minorHAnsi"/>
      <w:lang w:eastAsia="en-US"/>
    </w:rPr>
  </w:style>
  <w:style w:type="paragraph" w:customStyle="1" w:styleId="BB09BE80BAF445DBB6953C137120F6EE3">
    <w:name w:val="BB09BE80BAF445DBB6953C137120F6EE3"/>
    <w:rsid w:val="005E785C"/>
    <w:rPr>
      <w:rFonts w:eastAsiaTheme="minorHAnsi"/>
      <w:lang w:eastAsia="en-US"/>
    </w:rPr>
  </w:style>
  <w:style w:type="paragraph" w:customStyle="1" w:styleId="4FA40093ED53498A87C3231046541F153">
    <w:name w:val="4FA40093ED53498A87C3231046541F153"/>
    <w:rsid w:val="005E785C"/>
    <w:rPr>
      <w:rFonts w:eastAsiaTheme="minorHAnsi"/>
      <w:lang w:eastAsia="en-US"/>
    </w:rPr>
  </w:style>
  <w:style w:type="paragraph" w:customStyle="1" w:styleId="59B035BB365D4628880C06BB8E9A510710">
    <w:name w:val="59B035BB365D4628880C06BB8E9A510710"/>
    <w:rsid w:val="00FF738D"/>
    <w:rPr>
      <w:rFonts w:eastAsiaTheme="minorHAnsi"/>
      <w:lang w:eastAsia="en-US"/>
    </w:rPr>
  </w:style>
  <w:style w:type="paragraph" w:customStyle="1" w:styleId="DC11B2BE9A6B44098E3E2B47307405E49">
    <w:name w:val="DC11B2BE9A6B44098E3E2B47307405E49"/>
    <w:rsid w:val="00FF738D"/>
    <w:rPr>
      <w:rFonts w:eastAsiaTheme="minorHAnsi"/>
      <w:lang w:eastAsia="en-US"/>
    </w:rPr>
  </w:style>
  <w:style w:type="paragraph" w:customStyle="1" w:styleId="95E6420AF7104B439A2B440F1913FCD19">
    <w:name w:val="95E6420AF7104B439A2B440F1913FCD19"/>
    <w:rsid w:val="00FF738D"/>
    <w:rPr>
      <w:rFonts w:eastAsiaTheme="minorHAnsi"/>
      <w:lang w:eastAsia="en-US"/>
    </w:rPr>
  </w:style>
  <w:style w:type="paragraph" w:customStyle="1" w:styleId="E25C1AEC9C5C4350B5A2D91F750E031B7">
    <w:name w:val="E25C1AEC9C5C4350B5A2D91F750E031B7"/>
    <w:rsid w:val="00FF738D"/>
    <w:rPr>
      <w:rFonts w:eastAsiaTheme="minorHAnsi"/>
      <w:lang w:eastAsia="en-US"/>
    </w:rPr>
  </w:style>
  <w:style w:type="paragraph" w:customStyle="1" w:styleId="43350A16C2F945FDBF998249293D5B898">
    <w:name w:val="43350A16C2F945FDBF998249293D5B898"/>
    <w:rsid w:val="00FF738D"/>
    <w:rPr>
      <w:rFonts w:eastAsiaTheme="minorHAnsi"/>
      <w:lang w:eastAsia="en-US"/>
    </w:rPr>
  </w:style>
  <w:style w:type="paragraph" w:customStyle="1" w:styleId="041EA47BD1D5477385571250A4802F765">
    <w:name w:val="041EA47BD1D5477385571250A4802F765"/>
    <w:rsid w:val="00FF738D"/>
    <w:rPr>
      <w:rFonts w:eastAsiaTheme="minorHAnsi"/>
      <w:lang w:eastAsia="en-US"/>
    </w:rPr>
  </w:style>
  <w:style w:type="paragraph" w:customStyle="1" w:styleId="BB09BE80BAF445DBB6953C137120F6EE4">
    <w:name w:val="BB09BE80BAF445DBB6953C137120F6EE4"/>
    <w:rsid w:val="00FF738D"/>
    <w:rPr>
      <w:rFonts w:eastAsiaTheme="minorHAnsi"/>
      <w:lang w:eastAsia="en-US"/>
    </w:rPr>
  </w:style>
  <w:style w:type="paragraph" w:customStyle="1" w:styleId="4FA40093ED53498A87C3231046541F154">
    <w:name w:val="4FA40093ED53498A87C3231046541F154"/>
    <w:rsid w:val="00FF738D"/>
    <w:rPr>
      <w:rFonts w:eastAsiaTheme="minorHAnsi"/>
      <w:lang w:eastAsia="en-US"/>
    </w:rPr>
  </w:style>
  <w:style w:type="paragraph" w:customStyle="1" w:styleId="59B035BB365D4628880C06BB8E9A510711">
    <w:name w:val="59B035BB365D4628880C06BB8E9A510711"/>
    <w:rsid w:val="00A744B9"/>
    <w:rPr>
      <w:rFonts w:eastAsiaTheme="minorHAnsi"/>
      <w:lang w:eastAsia="en-US"/>
    </w:rPr>
  </w:style>
  <w:style w:type="paragraph" w:customStyle="1" w:styleId="DC11B2BE9A6B44098E3E2B47307405E410">
    <w:name w:val="DC11B2BE9A6B44098E3E2B47307405E410"/>
    <w:rsid w:val="00A744B9"/>
    <w:rPr>
      <w:rFonts w:eastAsiaTheme="minorHAnsi"/>
      <w:lang w:eastAsia="en-US"/>
    </w:rPr>
  </w:style>
  <w:style w:type="paragraph" w:customStyle="1" w:styleId="95E6420AF7104B439A2B440F1913FCD110">
    <w:name w:val="95E6420AF7104B439A2B440F1913FCD110"/>
    <w:rsid w:val="00A744B9"/>
    <w:rPr>
      <w:rFonts w:eastAsiaTheme="minorHAnsi"/>
      <w:lang w:eastAsia="en-US"/>
    </w:rPr>
  </w:style>
  <w:style w:type="paragraph" w:customStyle="1" w:styleId="E25C1AEC9C5C4350B5A2D91F750E031B8">
    <w:name w:val="E25C1AEC9C5C4350B5A2D91F750E031B8"/>
    <w:rsid w:val="00A744B9"/>
    <w:rPr>
      <w:rFonts w:eastAsiaTheme="minorHAnsi"/>
      <w:lang w:eastAsia="en-US"/>
    </w:rPr>
  </w:style>
  <w:style w:type="paragraph" w:customStyle="1" w:styleId="43350A16C2F945FDBF998249293D5B899">
    <w:name w:val="43350A16C2F945FDBF998249293D5B899"/>
    <w:rsid w:val="00A744B9"/>
    <w:rPr>
      <w:rFonts w:eastAsiaTheme="minorHAnsi"/>
      <w:lang w:eastAsia="en-US"/>
    </w:rPr>
  </w:style>
  <w:style w:type="paragraph" w:customStyle="1" w:styleId="041EA47BD1D5477385571250A4802F766">
    <w:name w:val="041EA47BD1D5477385571250A4802F766"/>
    <w:rsid w:val="00A744B9"/>
    <w:rPr>
      <w:rFonts w:eastAsiaTheme="minorHAnsi"/>
      <w:lang w:eastAsia="en-US"/>
    </w:rPr>
  </w:style>
  <w:style w:type="paragraph" w:customStyle="1" w:styleId="BB09BE80BAF445DBB6953C137120F6EE5">
    <w:name w:val="BB09BE80BAF445DBB6953C137120F6EE5"/>
    <w:rsid w:val="00A744B9"/>
    <w:rPr>
      <w:rFonts w:eastAsiaTheme="minorHAnsi"/>
      <w:lang w:eastAsia="en-US"/>
    </w:rPr>
  </w:style>
  <w:style w:type="paragraph" w:customStyle="1" w:styleId="4FA40093ED53498A87C3231046541F155">
    <w:name w:val="4FA40093ED53498A87C3231046541F155"/>
    <w:rsid w:val="00A744B9"/>
    <w:rPr>
      <w:rFonts w:eastAsiaTheme="minorHAnsi"/>
      <w:lang w:eastAsia="en-US"/>
    </w:rPr>
  </w:style>
  <w:style w:type="paragraph" w:customStyle="1" w:styleId="59B035BB365D4628880C06BB8E9A510712">
    <w:name w:val="59B035BB365D4628880C06BB8E9A510712"/>
    <w:rsid w:val="001A2167"/>
    <w:rPr>
      <w:rFonts w:eastAsiaTheme="minorHAnsi"/>
      <w:lang w:eastAsia="en-US"/>
    </w:rPr>
  </w:style>
  <w:style w:type="paragraph" w:customStyle="1" w:styleId="DC11B2BE9A6B44098E3E2B47307405E411">
    <w:name w:val="DC11B2BE9A6B44098E3E2B47307405E411"/>
    <w:rsid w:val="001A2167"/>
    <w:rPr>
      <w:rFonts w:eastAsiaTheme="minorHAnsi"/>
      <w:lang w:eastAsia="en-US"/>
    </w:rPr>
  </w:style>
  <w:style w:type="paragraph" w:customStyle="1" w:styleId="95E6420AF7104B439A2B440F1913FCD111">
    <w:name w:val="95E6420AF7104B439A2B440F1913FCD111"/>
    <w:rsid w:val="001A2167"/>
    <w:rPr>
      <w:rFonts w:eastAsiaTheme="minorHAnsi"/>
      <w:lang w:eastAsia="en-US"/>
    </w:rPr>
  </w:style>
  <w:style w:type="paragraph" w:customStyle="1" w:styleId="E25C1AEC9C5C4350B5A2D91F750E031B9">
    <w:name w:val="E25C1AEC9C5C4350B5A2D91F750E031B9"/>
    <w:rsid w:val="001A2167"/>
    <w:rPr>
      <w:rFonts w:eastAsiaTheme="minorHAnsi"/>
      <w:lang w:eastAsia="en-US"/>
    </w:rPr>
  </w:style>
  <w:style w:type="paragraph" w:customStyle="1" w:styleId="43350A16C2F945FDBF998249293D5B8910">
    <w:name w:val="43350A16C2F945FDBF998249293D5B8910"/>
    <w:rsid w:val="001A2167"/>
    <w:rPr>
      <w:rFonts w:eastAsiaTheme="minorHAnsi"/>
      <w:lang w:eastAsia="en-US"/>
    </w:rPr>
  </w:style>
  <w:style w:type="paragraph" w:customStyle="1" w:styleId="041EA47BD1D5477385571250A4802F767">
    <w:name w:val="041EA47BD1D5477385571250A4802F767"/>
    <w:rsid w:val="001A2167"/>
    <w:rPr>
      <w:rFonts w:eastAsiaTheme="minorHAnsi"/>
      <w:lang w:eastAsia="en-US"/>
    </w:rPr>
  </w:style>
  <w:style w:type="paragraph" w:customStyle="1" w:styleId="BB09BE80BAF445DBB6953C137120F6EE6">
    <w:name w:val="BB09BE80BAF445DBB6953C137120F6EE6"/>
    <w:rsid w:val="001A2167"/>
    <w:rPr>
      <w:rFonts w:eastAsiaTheme="minorHAnsi"/>
      <w:lang w:eastAsia="en-US"/>
    </w:rPr>
  </w:style>
  <w:style w:type="paragraph" w:customStyle="1" w:styleId="4FA40093ED53498A87C3231046541F156">
    <w:name w:val="4FA40093ED53498A87C3231046541F156"/>
    <w:rsid w:val="001A2167"/>
    <w:rPr>
      <w:rFonts w:eastAsiaTheme="minorHAnsi"/>
      <w:lang w:eastAsia="en-US"/>
    </w:rPr>
  </w:style>
  <w:style w:type="paragraph" w:customStyle="1" w:styleId="59B035BB365D4628880C06BB8E9A510713">
    <w:name w:val="59B035BB365D4628880C06BB8E9A510713"/>
    <w:rsid w:val="00283DAD"/>
    <w:rPr>
      <w:rFonts w:eastAsiaTheme="minorHAnsi"/>
      <w:lang w:eastAsia="en-US"/>
    </w:rPr>
  </w:style>
  <w:style w:type="paragraph" w:customStyle="1" w:styleId="DC11B2BE9A6B44098E3E2B47307405E412">
    <w:name w:val="DC11B2BE9A6B44098E3E2B47307405E412"/>
    <w:rsid w:val="00283DAD"/>
    <w:rPr>
      <w:rFonts w:eastAsiaTheme="minorHAnsi"/>
      <w:lang w:eastAsia="en-US"/>
    </w:rPr>
  </w:style>
  <w:style w:type="paragraph" w:customStyle="1" w:styleId="95E6420AF7104B439A2B440F1913FCD112">
    <w:name w:val="95E6420AF7104B439A2B440F1913FCD112"/>
    <w:rsid w:val="00283DAD"/>
    <w:rPr>
      <w:rFonts w:eastAsiaTheme="minorHAnsi"/>
      <w:lang w:eastAsia="en-US"/>
    </w:rPr>
  </w:style>
  <w:style w:type="paragraph" w:customStyle="1" w:styleId="E25C1AEC9C5C4350B5A2D91F750E031B10">
    <w:name w:val="E25C1AEC9C5C4350B5A2D91F750E031B10"/>
    <w:rsid w:val="00283DAD"/>
    <w:rPr>
      <w:rFonts w:eastAsiaTheme="minorHAnsi"/>
      <w:lang w:eastAsia="en-US"/>
    </w:rPr>
  </w:style>
  <w:style w:type="paragraph" w:customStyle="1" w:styleId="43350A16C2F945FDBF998249293D5B8911">
    <w:name w:val="43350A16C2F945FDBF998249293D5B8911"/>
    <w:rsid w:val="00283DAD"/>
    <w:rPr>
      <w:rFonts w:eastAsiaTheme="minorHAnsi"/>
      <w:lang w:eastAsia="en-US"/>
    </w:rPr>
  </w:style>
  <w:style w:type="paragraph" w:customStyle="1" w:styleId="041EA47BD1D5477385571250A4802F768">
    <w:name w:val="041EA47BD1D5477385571250A4802F768"/>
    <w:rsid w:val="00283DAD"/>
    <w:rPr>
      <w:rFonts w:eastAsiaTheme="minorHAnsi"/>
      <w:lang w:eastAsia="en-US"/>
    </w:rPr>
  </w:style>
  <w:style w:type="paragraph" w:customStyle="1" w:styleId="BB09BE80BAF445DBB6953C137120F6EE7">
    <w:name w:val="BB09BE80BAF445DBB6953C137120F6EE7"/>
    <w:rsid w:val="00283DAD"/>
    <w:rPr>
      <w:rFonts w:eastAsiaTheme="minorHAnsi"/>
      <w:lang w:eastAsia="en-US"/>
    </w:rPr>
  </w:style>
  <w:style w:type="paragraph" w:customStyle="1" w:styleId="4FA40093ED53498A87C3231046541F157">
    <w:name w:val="4FA40093ED53498A87C3231046541F157"/>
    <w:rsid w:val="00283DAD"/>
    <w:rPr>
      <w:rFonts w:eastAsiaTheme="minorHAnsi"/>
      <w:lang w:eastAsia="en-US"/>
    </w:rPr>
  </w:style>
  <w:style w:type="paragraph" w:customStyle="1" w:styleId="B187E6AAF97042F8AAE26FA49365F56C">
    <w:name w:val="B187E6AAF97042F8AAE26FA49365F56C"/>
    <w:rsid w:val="00283DAD"/>
  </w:style>
  <w:style w:type="paragraph" w:customStyle="1" w:styleId="3480FC760946422E8DA9FBD32D2FA915">
    <w:name w:val="3480FC760946422E8DA9FBD32D2FA915"/>
    <w:rsid w:val="00283DAD"/>
  </w:style>
  <w:style w:type="paragraph" w:customStyle="1" w:styleId="A4B99D40CDDE42B091E973B22F73939A">
    <w:name w:val="A4B99D40CDDE42B091E973B22F73939A"/>
    <w:rsid w:val="00283DAD"/>
  </w:style>
  <w:style w:type="paragraph" w:customStyle="1" w:styleId="06016F8F167A4F728789AE4FB68B041D">
    <w:name w:val="06016F8F167A4F728789AE4FB68B041D"/>
    <w:rsid w:val="00283DAD"/>
  </w:style>
  <w:style w:type="paragraph" w:customStyle="1" w:styleId="4C054A9DD2F74E31A4CF60FABC733AF9">
    <w:name w:val="4C054A9DD2F74E31A4CF60FABC733AF9"/>
    <w:rsid w:val="00283DAD"/>
  </w:style>
  <w:style w:type="paragraph" w:customStyle="1" w:styleId="59B035BB365D4628880C06BB8E9A510714">
    <w:name w:val="59B035BB365D4628880C06BB8E9A510714"/>
    <w:rsid w:val="00343486"/>
    <w:rPr>
      <w:rFonts w:eastAsiaTheme="minorHAnsi"/>
      <w:lang w:eastAsia="en-US"/>
    </w:rPr>
  </w:style>
  <w:style w:type="paragraph" w:customStyle="1" w:styleId="DC11B2BE9A6B44098E3E2B47307405E413">
    <w:name w:val="DC11B2BE9A6B44098E3E2B47307405E413"/>
    <w:rsid w:val="00343486"/>
    <w:rPr>
      <w:rFonts w:eastAsiaTheme="minorHAnsi"/>
      <w:lang w:eastAsia="en-US"/>
    </w:rPr>
  </w:style>
  <w:style w:type="paragraph" w:customStyle="1" w:styleId="95E6420AF7104B439A2B440F1913FCD113">
    <w:name w:val="95E6420AF7104B439A2B440F1913FCD113"/>
    <w:rsid w:val="00343486"/>
    <w:rPr>
      <w:rFonts w:eastAsiaTheme="minorHAnsi"/>
      <w:lang w:eastAsia="en-US"/>
    </w:rPr>
  </w:style>
  <w:style w:type="paragraph" w:customStyle="1" w:styleId="E25C1AEC9C5C4350B5A2D91F750E031B11">
    <w:name w:val="E25C1AEC9C5C4350B5A2D91F750E031B11"/>
    <w:rsid w:val="00343486"/>
    <w:rPr>
      <w:rFonts w:eastAsiaTheme="minorHAnsi"/>
      <w:lang w:eastAsia="en-US"/>
    </w:rPr>
  </w:style>
  <w:style w:type="paragraph" w:customStyle="1" w:styleId="43350A16C2F945FDBF998249293D5B8912">
    <w:name w:val="43350A16C2F945FDBF998249293D5B8912"/>
    <w:rsid w:val="00343486"/>
    <w:rPr>
      <w:rFonts w:eastAsiaTheme="minorHAnsi"/>
      <w:lang w:eastAsia="en-US"/>
    </w:rPr>
  </w:style>
  <w:style w:type="paragraph" w:customStyle="1" w:styleId="041EA47BD1D5477385571250A4802F769">
    <w:name w:val="041EA47BD1D5477385571250A4802F769"/>
    <w:rsid w:val="00343486"/>
    <w:rPr>
      <w:rFonts w:eastAsiaTheme="minorHAnsi"/>
      <w:lang w:eastAsia="en-US"/>
    </w:rPr>
  </w:style>
  <w:style w:type="paragraph" w:customStyle="1" w:styleId="BB09BE80BAF445DBB6953C137120F6EE8">
    <w:name w:val="BB09BE80BAF445DBB6953C137120F6EE8"/>
    <w:rsid w:val="00343486"/>
    <w:rPr>
      <w:rFonts w:eastAsiaTheme="minorHAnsi"/>
      <w:lang w:eastAsia="en-US"/>
    </w:rPr>
  </w:style>
  <w:style w:type="paragraph" w:customStyle="1" w:styleId="4FA40093ED53498A87C3231046541F158">
    <w:name w:val="4FA40093ED53498A87C3231046541F158"/>
    <w:rsid w:val="00343486"/>
    <w:rPr>
      <w:rFonts w:eastAsiaTheme="minorHAnsi"/>
      <w:lang w:eastAsia="en-US"/>
    </w:rPr>
  </w:style>
  <w:style w:type="paragraph" w:customStyle="1" w:styleId="3480FC760946422E8DA9FBD32D2FA9151">
    <w:name w:val="3480FC760946422E8DA9FBD32D2FA9151"/>
    <w:rsid w:val="00343486"/>
    <w:rPr>
      <w:rFonts w:eastAsiaTheme="minorHAnsi"/>
      <w:lang w:eastAsia="en-US"/>
    </w:rPr>
  </w:style>
  <w:style w:type="paragraph" w:customStyle="1" w:styleId="A4B99D40CDDE42B091E973B22F73939A1">
    <w:name w:val="A4B99D40CDDE42B091E973B22F73939A1"/>
    <w:rsid w:val="00343486"/>
    <w:rPr>
      <w:rFonts w:eastAsiaTheme="minorHAnsi"/>
      <w:lang w:eastAsia="en-US"/>
    </w:rPr>
  </w:style>
  <w:style w:type="paragraph" w:customStyle="1" w:styleId="59B035BB365D4628880C06BB8E9A510715">
    <w:name w:val="59B035BB365D4628880C06BB8E9A510715"/>
    <w:rsid w:val="00770FB9"/>
    <w:rPr>
      <w:rFonts w:eastAsiaTheme="minorHAnsi"/>
      <w:lang w:eastAsia="en-US"/>
    </w:rPr>
  </w:style>
  <w:style w:type="paragraph" w:customStyle="1" w:styleId="DC11B2BE9A6B44098E3E2B47307405E414">
    <w:name w:val="DC11B2BE9A6B44098E3E2B47307405E414"/>
    <w:rsid w:val="00770FB9"/>
    <w:rPr>
      <w:rFonts w:eastAsiaTheme="minorHAnsi"/>
      <w:lang w:eastAsia="en-US"/>
    </w:rPr>
  </w:style>
  <w:style w:type="paragraph" w:customStyle="1" w:styleId="95E6420AF7104B439A2B440F1913FCD114">
    <w:name w:val="95E6420AF7104B439A2B440F1913FCD114"/>
    <w:rsid w:val="00770FB9"/>
    <w:rPr>
      <w:rFonts w:eastAsiaTheme="minorHAnsi"/>
      <w:lang w:eastAsia="en-US"/>
    </w:rPr>
  </w:style>
  <w:style w:type="paragraph" w:customStyle="1" w:styleId="E25C1AEC9C5C4350B5A2D91F750E031B12">
    <w:name w:val="E25C1AEC9C5C4350B5A2D91F750E031B12"/>
    <w:rsid w:val="00770FB9"/>
    <w:rPr>
      <w:rFonts w:eastAsiaTheme="minorHAnsi"/>
      <w:lang w:eastAsia="en-US"/>
    </w:rPr>
  </w:style>
  <w:style w:type="paragraph" w:customStyle="1" w:styleId="43350A16C2F945FDBF998249293D5B8913">
    <w:name w:val="43350A16C2F945FDBF998249293D5B8913"/>
    <w:rsid w:val="00770FB9"/>
    <w:rPr>
      <w:rFonts w:eastAsiaTheme="minorHAnsi"/>
      <w:lang w:eastAsia="en-US"/>
    </w:rPr>
  </w:style>
  <w:style w:type="paragraph" w:customStyle="1" w:styleId="041EA47BD1D5477385571250A4802F7610">
    <w:name w:val="041EA47BD1D5477385571250A4802F7610"/>
    <w:rsid w:val="00770FB9"/>
    <w:rPr>
      <w:rFonts w:eastAsiaTheme="minorHAnsi"/>
      <w:lang w:eastAsia="en-US"/>
    </w:rPr>
  </w:style>
  <w:style w:type="paragraph" w:customStyle="1" w:styleId="BB09BE80BAF445DBB6953C137120F6EE9">
    <w:name w:val="BB09BE80BAF445DBB6953C137120F6EE9"/>
    <w:rsid w:val="00770FB9"/>
    <w:rPr>
      <w:rFonts w:eastAsiaTheme="minorHAnsi"/>
      <w:lang w:eastAsia="en-US"/>
    </w:rPr>
  </w:style>
  <w:style w:type="paragraph" w:customStyle="1" w:styleId="4FA40093ED53498A87C3231046541F159">
    <w:name w:val="4FA40093ED53498A87C3231046541F159"/>
    <w:rsid w:val="00770FB9"/>
    <w:rPr>
      <w:rFonts w:eastAsiaTheme="minorHAnsi"/>
      <w:lang w:eastAsia="en-US"/>
    </w:rPr>
  </w:style>
  <w:style w:type="paragraph" w:customStyle="1" w:styleId="3480FC760946422E8DA9FBD32D2FA9152">
    <w:name w:val="3480FC760946422E8DA9FBD32D2FA9152"/>
    <w:rsid w:val="00770FB9"/>
    <w:rPr>
      <w:rFonts w:eastAsiaTheme="minorHAnsi"/>
      <w:lang w:eastAsia="en-US"/>
    </w:rPr>
  </w:style>
  <w:style w:type="paragraph" w:customStyle="1" w:styleId="A4B99D40CDDE42B091E973B22F73939A2">
    <w:name w:val="A4B99D40CDDE42B091E973B22F73939A2"/>
    <w:rsid w:val="00770FB9"/>
    <w:rPr>
      <w:rFonts w:eastAsiaTheme="minorHAnsi"/>
      <w:lang w:eastAsia="en-US"/>
    </w:rPr>
  </w:style>
  <w:style w:type="paragraph" w:customStyle="1" w:styleId="59B035BB365D4628880C06BB8E9A510716">
    <w:name w:val="59B035BB365D4628880C06BB8E9A510716"/>
    <w:rsid w:val="00DE613A"/>
    <w:rPr>
      <w:rFonts w:eastAsiaTheme="minorHAnsi"/>
      <w:lang w:eastAsia="en-US"/>
    </w:rPr>
  </w:style>
  <w:style w:type="paragraph" w:customStyle="1" w:styleId="DC11B2BE9A6B44098E3E2B47307405E415">
    <w:name w:val="DC11B2BE9A6B44098E3E2B47307405E415"/>
    <w:rsid w:val="00DE613A"/>
    <w:rPr>
      <w:rFonts w:eastAsiaTheme="minorHAnsi"/>
      <w:lang w:eastAsia="en-US"/>
    </w:rPr>
  </w:style>
  <w:style w:type="paragraph" w:customStyle="1" w:styleId="95E6420AF7104B439A2B440F1913FCD115">
    <w:name w:val="95E6420AF7104B439A2B440F1913FCD115"/>
    <w:rsid w:val="00DE613A"/>
    <w:rPr>
      <w:rFonts w:eastAsiaTheme="minorHAnsi"/>
      <w:lang w:eastAsia="en-US"/>
    </w:rPr>
  </w:style>
  <w:style w:type="paragraph" w:customStyle="1" w:styleId="E25C1AEC9C5C4350B5A2D91F750E031B13">
    <w:name w:val="E25C1AEC9C5C4350B5A2D91F750E031B13"/>
    <w:rsid w:val="00DE613A"/>
    <w:rPr>
      <w:rFonts w:eastAsiaTheme="minorHAnsi"/>
      <w:lang w:eastAsia="en-US"/>
    </w:rPr>
  </w:style>
  <w:style w:type="paragraph" w:customStyle="1" w:styleId="43350A16C2F945FDBF998249293D5B8914">
    <w:name w:val="43350A16C2F945FDBF998249293D5B8914"/>
    <w:rsid w:val="00DE613A"/>
    <w:rPr>
      <w:rFonts w:eastAsiaTheme="minorHAnsi"/>
      <w:lang w:eastAsia="en-US"/>
    </w:rPr>
  </w:style>
  <w:style w:type="paragraph" w:customStyle="1" w:styleId="041EA47BD1D5477385571250A4802F7611">
    <w:name w:val="041EA47BD1D5477385571250A4802F7611"/>
    <w:rsid w:val="00DE613A"/>
    <w:rPr>
      <w:rFonts w:eastAsiaTheme="minorHAnsi"/>
      <w:lang w:eastAsia="en-US"/>
    </w:rPr>
  </w:style>
  <w:style w:type="paragraph" w:customStyle="1" w:styleId="BB09BE80BAF445DBB6953C137120F6EE10">
    <w:name w:val="BB09BE80BAF445DBB6953C137120F6EE10"/>
    <w:rsid w:val="00DE613A"/>
    <w:rPr>
      <w:rFonts w:eastAsiaTheme="minorHAnsi"/>
      <w:lang w:eastAsia="en-US"/>
    </w:rPr>
  </w:style>
  <w:style w:type="paragraph" w:customStyle="1" w:styleId="4FA40093ED53498A87C3231046541F1510">
    <w:name w:val="4FA40093ED53498A87C3231046541F1510"/>
    <w:rsid w:val="00DE613A"/>
    <w:rPr>
      <w:rFonts w:eastAsiaTheme="minorHAnsi"/>
      <w:lang w:eastAsia="en-US"/>
    </w:rPr>
  </w:style>
  <w:style w:type="paragraph" w:customStyle="1" w:styleId="3480FC760946422E8DA9FBD32D2FA9153">
    <w:name w:val="3480FC760946422E8DA9FBD32D2FA9153"/>
    <w:rsid w:val="00DE613A"/>
    <w:rPr>
      <w:rFonts w:eastAsiaTheme="minorHAnsi"/>
      <w:lang w:eastAsia="en-US"/>
    </w:rPr>
  </w:style>
  <w:style w:type="paragraph" w:customStyle="1" w:styleId="A4B99D40CDDE42B091E973B22F73939A3">
    <w:name w:val="A4B99D40CDDE42B091E973B22F73939A3"/>
    <w:rsid w:val="00DE613A"/>
    <w:rPr>
      <w:rFonts w:eastAsiaTheme="minorHAnsi"/>
      <w:lang w:eastAsia="en-US"/>
    </w:rPr>
  </w:style>
  <w:style w:type="paragraph" w:customStyle="1" w:styleId="59B035BB365D4628880C06BB8E9A510717">
    <w:name w:val="59B035BB365D4628880C06BB8E9A510717"/>
    <w:rsid w:val="00161154"/>
    <w:rPr>
      <w:rFonts w:eastAsiaTheme="minorHAnsi"/>
      <w:lang w:eastAsia="en-US"/>
    </w:rPr>
  </w:style>
  <w:style w:type="paragraph" w:customStyle="1" w:styleId="DC11B2BE9A6B44098E3E2B47307405E416">
    <w:name w:val="DC11B2BE9A6B44098E3E2B47307405E416"/>
    <w:rsid w:val="00161154"/>
    <w:rPr>
      <w:rFonts w:eastAsiaTheme="minorHAnsi"/>
      <w:lang w:eastAsia="en-US"/>
    </w:rPr>
  </w:style>
  <w:style w:type="paragraph" w:customStyle="1" w:styleId="95E6420AF7104B439A2B440F1913FCD116">
    <w:name w:val="95E6420AF7104B439A2B440F1913FCD116"/>
    <w:rsid w:val="00161154"/>
    <w:rPr>
      <w:rFonts w:eastAsiaTheme="minorHAnsi"/>
      <w:lang w:eastAsia="en-US"/>
    </w:rPr>
  </w:style>
  <w:style w:type="paragraph" w:customStyle="1" w:styleId="E25C1AEC9C5C4350B5A2D91F750E031B14">
    <w:name w:val="E25C1AEC9C5C4350B5A2D91F750E031B14"/>
    <w:rsid w:val="00161154"/>
    <w:rPr>
      <w:rFonts w:eastAsiaTheme="minorHAnsi"/>
      <w:lang w:eastAsia="en-US"/>
    </w:rPr>
  </w:style>
  <w:style w:type="paragraph" w:customStyle="1" w:styleId="43350A16C2F945FDBF998249293D5B8915">
    <w:name w:val="43350A16C2F945FDBF998249293D5B8915"/>
    <w:rsid w:val="00161154"/>
    <w:rPr>
      <w:rFonts w:eastAsiaTheme="minorHAnsi"/>
      <w:lang w:eastAsia="en-US"/>
    </w:rPr>
  </w:style>
  <w:style w:type="paragraph" w:customStyle="1" w:styleId="041EA47BD1D5477385571250A4802F7612">
    <w:name w:val="041EA47BD1D5477385571250A4802F7612"/>
    <w:rsid w:val="00161154"/>
    <w:rPr>
      <w:rFonts w:eastAsiaTheme="minorHAnsi"/>
      <w:lang w:eastAsia="en-US"/>
    </w:rPr>
  </w:style>
  <w:style w:type="paragraph" w:customStyle="1" w:styleId="BB09BE80BAF445DBB6953C137120F6EE11">
    <w:name w:val="BB09BE80BAF445DBB6953C137120F6EE11"/>
    <w:rsid w:val="00161154"/>
    <w:rPr>
      <w:rFonts w:eastAsiaTheme="minorHAnsi"/>
      <w:lang w:eastAsia="en-US"/>
    </w:rPr>
  </w:style>
  <w:style w:type="paragraph" w:customStyle="1" w:styleId="4FA40093ED53498A87C3231046541F1511">
    <w:name w:val="4FA40093ED53498A87C3231046541F1511"/>
    <w:rsid w:val="00161154"/>
    <w:rPr>
      <w:rFonts w:eastAsiaTheme="minorHAnsi"/>
      <w:lang w:eastAsia="en-US"/>
    </w:rPr>
  </w:style>
  <w:style w:type="paragraph" w:customStyle="1" w:styleId="3480FC760946422E8DA9FBD32D2FA9154">
    <w:name w:val="3480FC760946422E8DA9FBD32D2FA9154"/>
    <w:rsid w:val="00161154"/>
    <w:rPr>
      <w:rFonts w:eastAsiaTheme="minorHAnsi"/>
      <w:lang w:eastAsia="en-US"/>
    </w:rPr>
  </w:style>
  <w:style w:type="paragraph" w:customStyle="1" w:styleId="A4B99D40CDDE42B091E973B22F73939A4">
    <w:name w:val="A4B99D40CDDE42B091E973B22F73939A4"/>
    <w:rsid w:val="00161154"/>
    <w:rPr>
      <w:rFonts w:eastAsiaTheme="minorHAnsi"/>
      <w:lang w:eastAsia="en-US"/>
    </w:rPr>
  </w:style>
  <w:style w:type="paragraph" w:customStyle="1" w:styleId="95AA502CAC394D73A3B25075CE7B2D62">
    <w:name w:val="95AA502CAC394D73A3B25075CE7B2D62"/>
    <w:rsid w:val="00AA3105"/>
  </w:style>
  <w:style w:type="paragraph" w:customStyle="1" w:styleId="22544A92F51748C2ADD661E64162ADA3">
    <w:name w:val="22544A92F51748C2ADD661E64162ADA3"/>
    <w:rsid w:val="00AA3105"/>
  </w:style>
  <w:style w:type="paragraph" w:customStyle="1" w:styleId="AAC1554345F143CA9A60F01414F10F6E">
    <w:name w:val="AAC1554345F143CA9A60F01414F10F6E"/>
    <w:rsid w:val="00AA3105"/>
  </w:style>
  <w:style w:type="paragraph" w:customStyle="1" w:styleId="207F7DCECAF943478A3A9296736B66A6">
    <w:name w:val="207F7DCECAF943478A3A9296736B66A6"/>
    <w:rsid w:val="00AA3105"/>
  </w:style>
  <w:style w:type="paragraph" w:customStyle="1" w:styleId="3FAB916F01324175A5EA8A2BF7746C4B">
    <w:name w:val="3FAB916F01324175A5EA8A2BF7746C4B"/>
    <w:rsid w:val="00AA3105"/>
  </w:style>
  <w:style w:type="paragraph" w:customStyle="1" w:styleId="C4BDB463336E4A0790167463D5C70DC0">
    <w:name w:val="C4BDB463336E4A0790167463D5C70DC0"/>
    <w:rsid w:val="00AA3105"/>
  </w:style>
  <w:style w:type="paragraph" w:customStyle="1" w:styleId="AA27082A0E324FD189CE76C20E74738A1">
    <w:name w:val="AA27082A0E324FD189CE76C20E74738A1"/>
    <w:rsid w:val="002D71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59B035BB365D4628880C06BB8E9A510718">
    <w:name w:val="59B035BB365D4628880C06BB8E9A510718"/>
    <w:rsid w:val="002D71A9"/>
    <w:rPr>
      <w:rFonts w:eastAsiaTheme="minorHAnsi"/>
      <w:lang w:eastAsia="en-US"/>
    </w:rPr>
  </w:style>
  <w:style w:type="paragraph" w:customStyle="1" w:styleId="DC11B2BE9A6B44098E3E2B47307405E417">
    <w:name w:val="DC11B2BE9A6B44098E3E2B47307405E417"/>
    <w:rsid w:val="002D71A9"/>
    <w:rPr>
      <w:rFonts w:eastAsiaTheme="minorHAnsi"/>
      <w:lang w:eastAsia="en-US"/>
    </w:rPr>
  </w:style>
  <w:style w:type="paragraph" w:customStyle="1" w:styleId="95E6420AF7104B439A2B440F1913FCD117">
    <w:name w:val="95E6420AF7104B439A2B440F1913FCD117"/>
    <w:rsid w:val="002D71A9"/>
    <w:rPr>
      <w:rFonts w:eastAsiaTheme="minorHAnsi"/>
      <w:lang w:eastAsia="en-US"/>
    </w:rPr>
  </w:style>
  <w:style w:type="paragraph" w:customStyle="1" w:styleId="95AA502CAC394D73A3B25075CE7B2D621">
    <w:name w:val="95AA502CAC394D73A3B25075CE7B2D621"/>
    <w:rsid w:val="002D71A9"/>
    <w:rPr>
      <w:rFonts w:eastAsiaTheme="minorHAnsi"/>
      <w:lang w:eastAsia="en-US"/>
    </w:rPr>
  </w:style>
  <w:style w:type="paragraph" w:customStyle="1" w:styleId="AAC1554345F143CA9A60F01414F10F6E1">
    <w:name w:val="AAC1554345F143CA9A60F01414F10F6E1"/>
    <w:rsid w:val="002D71A9"/>
    <w:rPr>
      <w:rFonts w:eastAsiaTheme="minorHAnsi"/>
      <w:lang w:eastAsia="en-US"/>
    </w:rPr>
  </w:style>
  <w:style w:type="paragraph" w:customStyle="1" w:styleId="207F7DCECAF943478A3A9296736B66A61">
    <w:name w:val="207F7DCECAF943478A3A9296736B66A61"/>
    <w:rsid w:val="002D71A9"/>
    <w:rPr>
      <w:rFonts w:eastAsiaTheme="minorHAnsi"/>
      <w:lang w:eastAsia="en-US"/>
    </w:rPr>
  </w:style>
  <w:style w:type="paragraph" w:customStyle="1" w:styleId="3FAB916F01324175A5EA8A2BF7746C4B1">
    <w:name w:val="3FAB916F01324175A5EA8A2BF7746C4B1"/>
    <w:rsid w:val="002D71A9"/>
    <w:rPr>
      <w:rFonts w:eastAsiaTheme="minorHAnsi"/>
      <w:lang w:eastAsia="en-US"/>
    </w:rPr>
  </w:style>
  <w:style w:type="paragraph" w:customStyle="1" w:styleId="C4BDB463336E4A0790167463D5C70DC01">
    <w:name w:val="C4BDB463336E4A0790167463D5C70DC01"/>
    <w:rsid w:val="002D71A9"/>
    <w:rPr>
      <w:rFonts w:eastAsiaTheme="minorHAnsi"/>
      <w:lang w:eastAsia="en-US"/>
    </w:rPr>
  </w:style>
  <w:style w:type="paragraph" w:customStyle="1" w:styleId="041EA47BD1D5477385571250A4802F7613">
    <w:name w:val="041EA47BD1D5477385571250A4802F7613"/>
    <w:rsid w:val="002D71A9"/>
    <w:rPr>
      <w:rFonts w:eastAsiaTheme="minorHAnsi"/>
      <w:lang w:eastAsia="en-US"/>
    </w:rPr>
  </w:style>
  <w:style w:type="paragraph" w:customStyle="1" w:styleId="BB09BE80BAF445DBB6953C137120F6EE12">
    <w:name w:val="BB09BE80BAF445DBB6953C137120F6EE12"/>
    <w:rsid w:val="002D71A9"/>
    <w:rPr>
      <w:rFonts w:eastAsiaTheme="minorHAnsi"/>
      <w:lang w:eastAsia="en-US"/>
    </w:rPr>
  </w:style>
  <w:style w:type="paragraph" w:customStyle="1" w:styleId="4FA40093ED53498A87C3231046541F1512">
    <w:name w:val="4FA40093ED53498A87C3231046541F1512"/>
    <w:rsid w:val="002D71A9"/>
    <w:rPr>
      <w:rFonts w:eastAsiaTheme="minorHAnsi"/>
      <w:lang w:eastAsia="en-US"/>
    </w:rPr>
  </w:style>
  <w:style w:type="paragraph" w:customStyle="1" w:styleId="3480FC760946422E8DA9FBD32D2FA9155">
    <w:name w:val="3480FC760946422E8DA9FBD32D2FA9155"/>
    <w:rsid w:val="002D71A9"/>
    <w:rPr>
      <w:rFonts w:eastAsiaTheme="minorHAnsi"/>
      <w:lang w:eastAsia="en-US"/>
    </w:rPr>
  </w:style>
  <w:style w:type="paragraph" w:customStyle="1" w:styleId="A4B99D40CDDE42B091E973B22F73939A5">
    <w:name w:val="A4B99D40CDDE42B091E973B22F73939A5"/>
    <w:rsid w:val="002D71A9"/>
    <w:rPr>
      <w:rFonts w:eastAsiaTheme="minorHAnsi"/>
      <w:lang w:eastAsia="en-US"/>
    </w:rPr>
  </w:style>
  <w:style w:type="paragraph" w:customStyle="1" w:styleId="AA27082A0E324FD189CE76C20E74738A2">
    <w:name w:val="AA27082A0E324FD189CE76C20E74738A2"/>
    <w:rsid w:val="005D21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59B035BB365D4628880C06BB8E9A510719">
    <w:name w:val="59B035BB365D4628880C06BB8E9A510719"/>
    <w:rsid w:val="005D21FB"/>
    <w:rPr>
      <w:rFonts w:eastAsiaTheme="minorHAnsi"/>
      <w:lang w:eastAsia="en-US"/>
    </w:rPr>
  </w:style>
  <w:style w:type="paragraph" w:customStyle="1" w:styleId="DC11B2BE9A6B44098E3E2B47307405E418">
    <w:name w:val="DC11B2BE9A6B44098E3E2B47307405E418"/>
    <w:rsid w:val="005D21FB"/>
    <w:rPr>
      <w:rFonts w:eastAsiaTheme="minorHAnsi"/>
      <w:lang w:eastAsia="en-US"/>
    </w:rPr>
  </w:style>
  <w:style w:type="paragraph" w:customStyle="1" w:styleId="95E6420AF7104B439A2B440F1913FCD118">
    <w:name w:val="95E6420AF7104B439A2B440F1913FCD118"/>
    <w:rsid w:val="005D21FB"/>
    <w:rPr>
      <w:rFonts w:eastAsiaTheme="minorHAnsi"/>
      <w:lang w:eastAsia="en-US"/>
    </w:rPr>
  </w:style>
  <w:style w:type="paragraph" w:customStyle="1" w:styleId="95AA502CAC394D73A3B25075CE7B2D622">
    <w:name w:val="95AA502CAC394D73A3B25075CE7B2D622"/>
    <w:rsid w:val="005D21FB"/>
    <w:rPr>
      <w:rFonts w:eastAsiaTheme="minorHAnsi"/>
      <w:lang w:eastAsia="en-US"/>
    </w:rPr>
  </w:style>
  <w:style w:type="paragraph" w:customStyle="1" w:styleId="AAC1554345F143CA9A60F01414F10F6E2">
    <w:name w:val="AAC1554345F143CA9A60F01414F10F6E2"/>
    <w:rsid w:val="005D21FB"/>
    <w:rPr>
      <w:rFonts w:eastAsiaTheme="minorHAnsi"/>
      <w:lang w:eastAsia="en-US"/>
    </w:rPr>
  </w:style>
  <w:style w:type="paragraph" w:customStyle="1" w:styleId="207F7DCECAF943478A3A9296736B66A62">
    <w:name w:val="207F7DCECAF943478A3A9296736B66A62"/>
    <w:rsid w:val="005D21FB"/>
    <w:rPr>
      <w:rFonts w:eastAsiaTheme="minorHAnsi"/>
      <w:lang w:eastAsia="en-US"/>
    </w:rPr>
  </w:style>
  <w:style w:type="paragraph" w:customStyle="1" w:styleId="3FAB916F01324175A5EA8A2BF7746C4B2">
    <w:name w:val="3FAB916F01324175A5EA8A2BF7746C4B2"/>
    <w:rsid w:val="005D21FB"/>
    <w:rPr>
      <w:rFonts w:eastAsiaTheme="minorHAnsi"/>
      <w:lang w:eastAsia="en-US"/>
    </w:rPr>
  </w:style>
  <w:style w:type="paragraph" w:customStyle="1" w:styleId="C4BDB463336E4A0790167463D5C70DC02">
    <w:name w:val="C4BDB463336E4A0790167463D5C70DC02"/>
    <w:rsid w:val="005D21FB"/>
    <w:rPr>
      <w:rFonts w:eastAsiaTheme="minorHAnsi"/>
      <w:lang w:eastAsia="en-US"/>
    </w:rPr>
  </w:style>
  <w:style w:type="paragraph" w:customStyle="1" w:styleId="041EA47BD1D5477385571250A4802F7614">
    <w:name w:val="041EA47BD1D5477385571250A4802F7614"/>
    <w:rsid w:val="005D21FB"/>
    <w:rPr>
      <w:rFonts w:eastAsiaTheme="minorHAnsi"/>
      <w:lang w:eastAsia="en-US"/>
    </w:rPr>
  </w:style>
  <w:style w:type="paragraph" w:customStyle="1" w:styleId="BB09BE80BAF445DBB6953C137120F6EE13">
    <w:name w:val="BB09BE80BAF445DBB6953C137120F6EE13"/>
    <w:rsid w:val="005D21FB"/>
    <w:rPr>
      <w:rFonts w:eastAsiaTheme="minorHAnsi"/>
      <w:lang w:eastAsia="en-US"/>
    </w:rPr>
  </w:style>
  <w:style w:type="paragraph" w:customStyle="1" w:styleId="4FA40093ED53498A87C3231046541F1513">
    <w:name w:val="4FA40093ED53498A87C3231046541F1513"/>
    <w:rsid w:val="005D21FB"/>
    <w:rPr>
      <w:rFonts w:eastAsiaTheme="minorHAnsi"/>
      <w:lang w:eastAsia="en-US"/>
    </w:rPr>
  </w:style>
  <w:style w:type="paragraph" w:customStyle="1" w:styleId="3480FC760946422E8DA9FBD32D2FA9156">
    <w:name w:val="3480FC760946422E8DA9FBD32D2FA9156"/>
    <w:rsid w:val="005D21FB"/>
    <w:rPr>
      <w:rFonts w:eastAsiaTheme="minorHAnsi"/>
      <w:lang w:eastAsia="en-US"/>
    </w:rPr>
  </w:style>
  <w:style w:type="paragraph" w:customStyle="1" w:styleId="A4B99D40CDDE42B091E973B22F73939A6">
    <w:name w:val="A4B99D40CDDE42B091E973B22F73939A6"/>
    <w:rsid w:val="005D21FB"/>
    <w:rPr>
      <w:rFonts w:eastAsiaTheme="minorHAnsi"/>
      <w:lang w:eastAsia="en-US"/>
    </w:rPr>
  </w:style>
  <w:style w:type="paragraph" w:customStyle="1" w:styleId="5042BA72203B44778F7737194042B255">
    <w:name w:val="5042BA72203B44778F7737194042B255"/>
    <w:rsid w:val="005D21FB"/>
  </w:style>
  <w:style w:type="paragraph" w:customStyle="1" w:styleId="A34BE401B70D4430B30C3CDDEC0D7D54">
    <w:name w:val="A34BE401B70D4430B30C3CDDEC0D7D54"/>
    <w:rsid w:val="005D21FB"/>
  </w:style>
  <w:style w:type="paragraph" w:customStyle="1" w:styleId="0370C124D8304818AE1FD91858C72FC1">
    <w:name w:val="0370C124D8304818AE1FD91858C72FC1"/>
    <w:rsid w:val="005D21FB"/>
  </w:style>
  <w:style w:type="paragraph" w:customStyle="1" w:styleId="DE69630F92F44998A54FAFEA84E2C29C">
    <w:name w:val="DE69630F92F44998A54FAFEA84E2C29C"/>
    <w:rsid w:val="005D21FB"/>
  </w:style>
  <w:style w:type="paragraph" w:customStyle="1" w:styleId="7B5997ED987C453D88ABEC1E196BD82B">
    <w:name w:val="7B5997ED987C453D88ABEC1E196BD82B"/>
    <w:rsid w:val="005D21FB"/>
  </w:style>
  <w:style w:type="paragraph" w:customStyle="1" w:styleId="94327B2CDBB745F4B51C21221F88AC42">
    <w:name w:val="94327B2CDBB745F4B51C21221F88AC42"/>
    <w:rsid w:val="005D21FB"/>
  </w:style>
  <w:style w:type="paragraph" w:customStyle="1" w:styleId="794C045245E54C1F940A65B626057A58">
    <w:name w:val="794C045245E54C1F940A65B626057A58"/>
    <w:rsid w:val="005D21FB"/>
  </w:style>
  <w:style w:type="paragraph" w:customStyle="1" w:styleId="FFA10FC525E843C9B3DD5A575E5B00CF">
    <w:name w:val="FFA10FC525E843C9B3DD5A575E5B00CF"/>
    <w:rsid w:val="005D21FB"/>
  </w:style>
  <w:style w:type="paragraph" w:customStyle="1" w:styleId="1272991871514AF1A09EAEAF6464A6F1">
    <w:name w:val="1272991871514AF1A09EAEAF6464A6F1"/>
    <w:rsid w:val="005D21FB"/>
  </w:style>
  <w:style w:type="paragraph" w:customStyle="1" w:styleId="D74B2296F6274D54BF388C587F4DCCC9">
    <w:name w:val="D74B2296F6274D54BF388C587F4DCCC9"/>
    <w:rsid w:val="005D21FB"/>
  </w:style>
  <w:style w:type="paragraph" w:customStyle="1" w:styleId="28237225A85C490ABC5C80D45BD54688">
    <w:name w:val="28237225A85C490ABC5C80D45BD54688"/>
    <w:rsid w:val="005D21FB"/>
  </w:style>
  <w:style w:type="paragraph" w:customStyle="1" w:styleId="AA27082A0E324FD189CE76C20E74738A3">
    <w:name w:val="AA27082A0E324FD189CE76C20E74738A3"/>
    <w:rsid w:val="002C24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59B035BB365D4628880C06BB8E9A510720">
    <w:name w:val="59B035BB365D4628880C06BB8E9A510720"/>
    <w:rsid w:val="002C24A6"/>
    <w:rPr>
      <w:rFonts w:eastAsiaTheme="minorHAnsi"/>
      <w:lang w:eastAsia="en-US"/>
    </w:rPr>
  </w:style>
  <w:style w:type="paragraph" w:customStyle="1" w:styleId="DC11B2BE9A6B44098E3E2B47307405E419">
    <w:name w:val="DC11B2BE9A6B44098E3E2B47307405E419"/>
    <w:rsid w:val="002C24A6"/>
    <w:rPr>
      <w:rFonts w:eastAsiaTheme="minorHAnsi"/>
      <w:lang w:eastAsia="en-US"/>
    </w:rPr>
  </w:style>
  <w:style w:type="paragraph" w:customStyle="1" w:styleId="95E6420AF7104B439A2B440F1913FCD119">
    <w:name w:val="95E6420AF7104B439A2B440F1913FCD119"/>
    <w:rsid w:val="002C24A6"/>
    <w:rPr>
      <w:rFonts w:eastAsiaTheme="minorHAnsi"/>
      <w:lang w:eastAsia="en-US"/>
    </w:rPr>
  </w:style>
  <w:style w:type="paragraph" w:customStyle="1" w:styleId="95AA502CAC394D73A3B25075CE7B2D623">
    <w:name w:val="95AA502CAC394D73A3B25075CE7B2D623"/>
    <w:rsid w:val="002C24A6"/>
    <w:rPr>
      <w:rFonts w:eastAsiaTheme="minorHAnsi"/>
      <w:lang w:eastAsia="en-US"/>
    </w:rPr>
  </w:style>
  <w:style w:type="paragraph" w:customStyle="1" w:styleId="AAC1554345F143CA9A60F01414F10F6E3">
    <w:name w:val="AAC1554345F143CA9A60F01414F10F6E3"/>
    <w:rsid w:val="002C24A6"/>
    <w:rPr>
      <w:rFonts w:eastAsiaTheme="minorHAnsi"/>
      <w:lang w:eastAsia="en-US"/>
    </w:rPr>
  </w:style>
  <w:style w:type="paragraph" w:customStyle="1" w:styleId="207F7DCECAF943478A3A9296736B66A63">
    <w:name w:val="207F7DCECAF943478A3A9296736B66A63"/>
    <w:rsid w:val="002C24A6"/>
    <w:rPr>
      <w:rFonts w:eastAsiaTheme="minorHAnsi"/>
      <w:lang w:eastAsia="en-US"/>
    </w:rPr>
  </w:style>
  <w:style w:type="paragraph" w:customStyle="1" w:styleId="3FAB916F01324175A5EA8A2BF7746C4B3">
    <w:name w:val="3FAB916F01324175A5EA8A2BF7746C4B3"/>
    <w:rsid w:val="002C24A6"/>
    <w:rPr>
      <w:rFonts w:eastAsiaTheme="minorHAnsi"/>
      <w:lang w:eastAsia="en-US"/>
    </w:rPr>
  </w:style>
  <w:style w:type="paragraph" w:customStyle="1" w:styleId="C4BDB463336E4A0790167463D5C70DC03">
    <w:name w:val="C4BDB463336E4A0790167463D5C70DC03"/>
    <w:rsid w:val="002C24A6"/>
    <w:rPr>
      <w:rFonts w:eastAsiaTheme="minorHAnsi"/>
      <w:lang w:eastAsia="en-US"/>
    </w:rPr>
  </w:style>
  <w:style w:type="paragraph" w:customStyle="1" w:styleId="041EA47BD1D5477385571250A4802F7615">
    <w:name w:val="041EA47BD1D5477385571250A4802F7615"/>
    <w:rsid w:val="002C24A6"/>
    <w:rPr>
      <w:rFonts w:eastAsiaTheme="minorHAnsi"/>
      <w:lang w:eastAsia="en-US"/>
    </w:rPr>
  </w:style>
  <w:style w:type="paragraph" w:customStyle="1" w:styleId="BB09BE80BAF445DBB6953C137120F6EE14">
    <w:name w:val="BB09BE80BAF445DBB6953C137120F6EE14"/>
    <w:rsid w:val="002C24A6"/>
    <w:rPr>
      <w:rFonts w:eastAsiaTheme="minorHAnsi"/>
      <w:lang w:eastAsia="en-US"/>
    </w:rPr>
  </w:style>
  <w:style w:type="paragraph" w:customStyle="1" w:styleId="4FA40093ED53498A87C3231046541F1514">
    <w:name w:val="4FA40093ED53498A87C3231046541F1514"/>
    <w:rsid w:val="002C24A6"/>
    <w:rPr>
      <w:rFonts w:eastAsiaTheme="minorHAnsi"/>
      <w:lang w:eastAsia="en-US"/>
    </w:rPr>
  </w:style>
  <w:style w:type="paragraph" w:customStyle="1" w:styleId="5042BA72203B44778F7737194042B2551">
    <w:name w:val="5042BA72203B44778F7737194042B2551"/>
    <w:rsid w:val="002C24A6"/>
    <w:rPr>
      <w:rFonts w:eastAsiaTheme="minorHAnsi"/>
      <w:lang w:eastAsia="en-US"/>
    </w:rPr>
  </w:style>
  <w:style w:type="paragraph" w:customStyle="1" w:styleId="3480FC760946422E8DA9FBD32D2FA9157">
    <w:name w:val="3480FC760946422E8DA9FBD32D2FA9157"/>
    <w:rsid w:val="002C24A6"/>
    <w:rPr>
      <w:rFonts w:eastAsiaTheme="minorHAnsi"/>
      <w:lang w:eastAsia="en-US"/>
    </w:rPr>
  </w:style>
  <w:style w:type="paragraph" w:customStyle="1" w:styleId="A4B99D40CDDE42B091E973B22F73939A7">
    <w:name w:val="A4B99D40CDDE42B091E973B22F73939A7"/>
    <w:rsid w:val="002C24A6"/>
    <w:rPr>
      <w:rFonts w:eastAsiaTheme="minorHAnsi"/>
      <w:lang w:eastAsia="en-US"/>
    </w:rPr>
  </w:style>
  <w:style w:type="paragraph" w:customStyle="1" w:styleId="FFA10FC525E843C9B3DD5A575E5B00CF1">
    <w:name w:val="FFA10FC525E843C9B3DD5A575E5B00CF1"/>
    <w:rsid w:val="002C24A6"/>
    <w:rPr>
      <w:rFonts w:eastAsiaTheme="minorHAnsi"/>
      <w:lang w:eastAsia="en-US"/>
    </w:rPr>
  </w:style>
  <w:style w:type="paragraph" w:customStyle="1" w:styleId="C159EFF2622E478F933376F48BD9BA8D">
    <w:name w:val="C159EFF2622E478F933376F48BD9BA8D"/>
    <w:rsid w:val="002C24A6"/>
  </w:style>
  <w:style w:type="paragraph" w:customStyle="1" w:styleId="B5A75151D6C74D94B0CE208E26ACE8A2">
    <w:name w:val="B5A75151D6C74D94B0CE208E26ACE8A2"/>
    <w:rsid w:val="002C24A6"/>
  </w:style>
  <w:style w:type="paragraph" w:customStyle="1" w:styleId="80940949FEC04086ABA3466F779F8B9D">
    <w:name w:val="80940949FEC04086ABA3466F779F8B9D"/>
    <w:rsid w:val="002C24A6"/>
  </w:style>
  <w:style w:type="paragraph" w:customStyle="1" w:styleId="376638B9CE0B467AAF27EA9E98184C9B">
    <w:name w:val="376638B9CE0B467AAF27EA9E98184C9B"/>
    <w:rsid w:val="002C24A6"/>
  </w:style>
  <w:style w:type="paragraph" w:customStyle="1" w:styleId="AD29991E1B6F491BAE610E7A92575B43">
    <w:name w:val="AD29991E1B6F491BAE610E7A92575B43"/>
    <w:rsid w:val="002C24A6"/>
  </w:style>
  <w:style w:type="paragraph" w:customStyle="1" w:styleId="A31E8B147C1C4E3D935BDC0B1B25FDAA">
    <w:name w:val="A31E8B147C1C4E3D935BDC0B1B25FDAA"/>
    <w:rsid w:val="002C24A6"/>
  </w:style>
  <w:style w:type="paragraph" w:customStyle="1" w:styleId="7B63455284D24C929C082AF988C3F963">
    <w:name w:val="7B63455284D24C929C082AF988C3F963"/>
    <w:rsid w:val="002C24A6"/>
  </w:style>
  <w:style w:type="paragraph" w:customStyle="1" w:styleId="D3FC1463B7984A19A643542CAAA28443">
    <w:name w:val="D3FC1463B7984A19A643542CAAA28443"/>
    <w:rsid w:val="002C24A6"/>
  </w:style>
  <w:style w:type="paragraph" w:customStyle="1" w:styleId="CA0198139C764931B84156863822CFFB">
    <w:name w:val="CA0198139C764931B84156863822CFFB"/>
    <w:rsid w:val="002C24A6"/>
  </w:style>
  <w:style w:type="paragraph" w:customStyle="1" w:styleId="2B3512FD1CD14E57889465AE28191EE5">
    <w:name w:val="2B3512FD1CD14E57889465AE28191EE5"/>
    <w:rsid w:val="002C24A6"/>
  </w:style>
  <w:style w:type="paragraph" w:customStyle="1" w:styleId="3273D749ED7F4BDF8C8AB6634670B220">
    <w:name w:val="3273D749ED7F4BDF8C8AB6634670B220"/>
    <w:rsid w:val="002C24A6"/>
  </w:style>
  <w:style w:type="paragraph" w:customStyle="1" w:styleId="D998843FE1064DF58D0806122D9E1BE9">
    <w:name w:val="D998843FE1064DF58D0806122D9E1BE9"/>
    <w:rsid w:val="002C24A6"/>
  </w:style>
  <w:style w:type="paragraph" w:customStyle="1" w:styleId="CECF22073B494A41AFDC981CDFB96656">
    <w:name w:val="CECF22073B494A41AFDC981CDFB96656"/>
    <w:rsid w:val="002C24A6"/>
  </w:style>
  <w:style w:type="paragraph" w:customStyle="1" w:styleId="90035C2C0A514F7BBE1C25EA7389D480">
    <w:name w:val="90035C2C0A514F7BBE1C25EA7389D480"/>
    <w:rsid w:val="002C24A6"/>
  </w:style>
  <w:style w:type="paragraph" w:customStyle="1" w:styleId="6F7A15CAA65E425DB7C8A718225E1413">
    <w:name w:val="6F7A15CAA65E425DB7C8A718225E1413"/>
    <w:rsid w:val="002C24A6"/>
  </w:style>
  <w:style w:type="paragraph" w:customStyle="1" w:styleId="6DE8419C7C5F4032962DD39C770821F7">
    <w:name w:val="6DE8419C7C5F4032962DD39C770821F7"/>
    <w:rsid w:val="002C24A6"/>
  </w:style>
  <w:style w:type="paragraph" w:customStyle="1" w:styleId="BD7A0381E1EE45B2AB85C6685C1510D6">
    <w:name w:val="BD7A0381E1EE45B2AB85C6685C1510D6"/>
    <w:rsid w:val="002C24A6"/>
  </w:style>
  <w:style w:type="paragraph" w:customStyle="1" w:styleId="2B7DC492F84148AE848FE233254E3F36">
    <w:name w:val="2B7DC492F84148AE848FE233254E3F36"/>
    <w:rsid w:val="002C24A6"/>
  </w:style>
  <w:style w:type="paragraph" w:customStyle="1" w:styleId="F38558EDCC5E459F864ED51A3F85E660">
    <w:name w:val="F38558EDCC5E459F864ED51A3F85E660"/>
    <w:rsid w:val="002C24A6"/>
  </w:style>
  <w:style w:type="paragraph" w:customStyle="1" w:styleId="3872FFD6C7B6438C8E693B155DF530E2">
    <w:name w:val="3872FFD6C7B6438C8E693B155DF530E2"/>
    <w:rsid w:val="002C24A6"/>
  </w:style>
  <w:style w:type="paragraph" w:customStyle="1" w:styleId="9C5D6AF7743B49D784E99195E146CC92">
    <w:name w:val="9C5D6AF7743B49D784E99195E146CC92"/>
    <w:rsid w:val="002C24A6"/>
  </w:style>
  <w:style w:type="paragraph" w:customStyle="1" w:styleId="6154AC1EC3394F6485E2B630E08262E1">
    <w:name w:val="6154AC1EC3394F6485E2B630E08262E1"/>
    <w:rsid w:val="002C24A6"/>
  </w:style>
  <w:style w:type="paragraph" w:customStyle="1" w:styleId="2B35382CF1AE48739F2D8C8E3B0DCA27">
    <w:name w:val="2B35382CF1AE48739F2D8C8E3B0DCA27"/>
    <w:rsid w:val="002C24A6"/>
  </w:style>
  <w:style w:type="paragraph" w:customStyle="1" w:styleId="A32026C2F0414AE2BD22FE389C199A79">
    <w:name w:val="A32026C2F0414AE2BD22FE389C199A79"/>
    <w:rsid w:val="002C24A6"/>
  </w:style>
  <w:style w:type="paragraph" w:customStyle="1" w:styleId="0D5DD23CB9ED4D2E8A576C4E4D238708">
    <w:name w:val="0D5DD23CB9ED4D2E8A576C4E4D238708"/>
    <w:rsid w:val="002C24A6"/>
  </w:style>
  <w:style w:type="paragraph" w:customStyle="1" w:styleId="8AB423E86643434F9C561CC9851DF02C">
    <w:name w:val="8AB423E86643434F9C561CC9851DF02C"/>
    <w:rsid w:val="002C24A6"/>
  </w:style>
  <w:style w:type="paragraph" w:customStyle="1" w:styleId="87497AED3FC64EB381ED86AEA305B4DF">
    <w:name w:val="87497AED3FC64EB381ED86AEA305B4DF"/>
    <w:rsid w:val="002C24A6"/>
  </w:style>
  <w:style w:type="paragraph" w:customStyle="1" w:styleId="FBDD167DD5924B82B05910BE0180B85D">
    <w:name w:val="FBDD167DD5924B82B05910BE0180B85D"/>
    <w:rsid w:val="002C24A6"/>
  </w:style>
  <w:style w:type="paragraph" w:customStyle="1" w:styleId="3F337497215D44C29F76A6FC74C4CF45">
    <w:name w:val="3F337497215D44C29F76A6FC74C4CF45"/>
    <w:rsid w:val="002C24A6"/>
  </w:style>
  <w:style w:type="paragraph" w:customStyle="1" w:styleId="5066AF6A3C3345F9AD451C0BB8993D0E">
    <w:name w:val="5066AF6A3C3345F9AD451C0BB8993D0E"/>
    <w:rsid w:val="002C24A6"/>
  </w:style>
  <w:style w:type="paragraph" w:customStyle="1" w:styleId="65EDA0FE7DD643CB96DFBB64F522A96F">
    <w:name w:val="65EDA0FE7DD643CB96DFBB64F522A96F"/>
    <w:rsid w:val="002C24A6"/>
  </w:style>
  <w:style w:type="paragraph" w:customStyle="1" w:styleId="0ABA61BFEF37481CBF4E35CA70B3320E">
    <w:name w:val="0ABA61BFEF37481CBF4E35CA70B3320E"/>
    <w:rsid w:val="002C24A6"/>
  </w:style>
  <w:style w:type="paragraph" w:customStyle="1" w:styleId="DACF476DBF7C495C8E953E998DB350B7">
    <w:name w:val="DACF476DBF7C495C8E953E998DB350B7"/>
    <w:rsid w:val="002C24A6"/>
  </w:style>
  <w:style w:type="paragraph" w:customStyle="1" w:styleId="CE439914C81C4143A8E10255AAC253F2">
    <w:name w:val="CE439914C81C4143A8E10255AAC253F2"/>
    <w:rsid w:val="002C24A6"/>
  </w:style>
  <w:style w:type="paragraph" w:customStyle="1" w:styleId="E1E08FFE544140A78B837B2BFC33B862">
    <w:name w:val="E1E08FFE544140A78B837B2BFC33B862"/>
    <w:rsid w:val="002C24A6"/>
  </w:style>
  <w:style w:type="paragraph" w:customStyle="1" w:styleId="0A25AB638D964A97AB89E979B67C2483">
    <w:name w:val="0A25AB638D964A97AB89E979B67C2483"/>
    <w:rsid w:val="002C24A6"/>
  </w:style>
  <w:style w:type="paragraph" w:customStyle="1" w:styleId="80940949FEC04086ABA3466F779F8B9D1">
    <w:name w:val="80940949FEC04086ABA3466F779F8B9D1"/>
    <w:rsid w:val="0087580F"/>
    <w:rPr>
      <w:rFonts w:eastAsiaTheme="minorHAnsi"/>
      <w:lang w:eastAsia="en-US"/>
    </w:rPr>
  </w:style>
  <w:style w:type="paragraph" w:customStyle="1" w:styleId="376638B9CE0B467AAF27EA9E98184C9B1">
    <w:name w:val="376638B9CE0B467AAF27EA9E98184C9B1"/>
    <w:rsid w:val="0087580F"/>
    <w:rPr>
      <w:rFonts w:eastAsiaTheme="minorHAnsi"/>
      <w:lang w:eastAsia="en-US"/>
    </w:rPr>
  </w:style>
  <w:style w:type="paragraph" w:customStyle="1" w:styleId="AD29991E1B6F491BAE610E7A92575B431">
    <w:name w:val="AD29991E1B6F491BAE610E7A92575B431"/>
    <w:rsid w:val="0087580F"/>
    <w:rPr>
      <w:rFonts w:eastAsiaTheme="minorHAnsi"/>
      <w:lang w:eastAsia="en-US"/>
    </w:rPr>
  </w:style>
  <w:style w:type="paragraph" w:customStyle="1" w:styleId="A31E8B147C1C4E3D935BDC0B1B25FDAA1">
    <w:name w:val="A31E8B147C1C4E3D935BDC0B1B25FDAA1"/>
    <w:rsid w:val="0087580F"/>
    <w:rPr>
      <w:rFonts w:eastAsiaTheme="minorHAnsi"/>
      <w:lang w:eastAsia="en-US"/>
    </w:rPr>
  </w:style>
  <w:style w:type="paragraph" w:customStyle="1" w:styleId="D3FC1463B7984A19A643542CAAA284431">
    <w:name w:val="D3FC1463B7984A19A643542CAAA284431"/>
    <w:rsid w:val="0087580F"/>
    <w:rPr>
      <w:rFonts w:eastAsiaTheme="minorHAnsi"/>
      <w:lang w:eastAsia="en-US"/>
    </w:rPr>
  </w:style>
  <w:style w:type="paragraph" w:customStyle="1" w:styleId="CA0198139C764931B84156863822CFFB1">
    <w:name w:val="CA0198139C764931B84156863822CFFB1"/>
    <w:rsid w:val="0087580F"/>
    <w:rPr>
      <w:rFonts w:eastAsiaTheme="minorHAnsi"/>
      <w:lang w:eastAsia="en-US"/>
    </w:rPr>
  </w:style>
  <w:style w:type="paragraph" w:customStyle="1" w:styleId="2B3512FD1CD14E57889465AE28191EE51">
    <w:name w:val="2B3512FD1CD14E57889465AE28191EE51"/>
    <w:rsid w:val="0087580F"/>
    <w:rPr>
      <w:rFonts w:eastAsiaTheme="minorHAnsi"/>
      <w:lang w:eastAsia="en-US"/>
    </w:rPr>
  </w:style>
  <w:style w:type="paragraph" w:customStyle="1" w:styleId="3273D749ED7F4BDF8C8AB6634670B2201">
    <w:name w:val="3273D749ED7F4BDF8C8AB6634670B2201"/>
    <w:rsid w:val="0087580F"/>
    <w:rPr>
      <w:rFonts w:eastAsiaTheme="minorHAnsi"/>
      <w:lang w:eastAsia="en-US"/>
    </w:rPr>
  </w:style>
  <w:style w:type="paragraph" w:customStyle="1" w:styleId="90035C2C0A514F7BBE1C25EA7389D4801">
    <w:name w:val="90035C2C0A514F7BBE1C25EA7389D4801"/>
    <w:rsid w:val="0087580F"/>
    <w:rPr>
      <w:rFonts w:eastAsiaTheme="minorHAnsi"/>
      <w:lang w:eastAsia="en-US"/>
    </w:rPr>
  </w:style>
  <w:style w:type="paragraph" w:customStyle="1" w:styleId="6DE8419C7C5F4032962DD39C770821F71">
    <w:name w:val="6DE8419C7C5F4032962DD39C770821F71"/>
    <w:rsid w:val="0087580F"/>
    <w:rPr>
      <w:rFonts w:eastAsiaTheme="minorHAnsi"/>
      <w:lang w:eastAsia="en-US"/>
    </w:rPr>
  </w:style>
  <w:style w:type="paragraph" w:customStyle="1" w:styleId="BD7A0381E1EE45B2AB85C6685C1510D61">
    <w:name w:val="BD7A0381E1EE45B2AB85C6685C1510D61"/>
    <w:rsid w:val="0087580F"/>
    <w:rPr>
      <w:rFonts w:eastAsiaTheme="minorHAnsi"/>
      <w:lang w:eastAsia="en-US"/>
    </w:rPr>
  </w:style>
  <w:style w:type="paragraph" w:customStyle="1" w:styleId="6154AC1EC3394F6485E2B630E08262E11">
    <w:name w:val="6154AC1EC3394F6485E2B630E08262E11"/>
    <w:rsid w:val="0087580F"/>
    <w:rPr>
      <w:rFonts w:eastAsiaTheme="minorHAnsi"/>
      <w:lang w:eastAsia="en-US"/>
    </w:rPr>
  </w:style>
  <w:style w:type="paragraph" w:customStyle="1" w:styleId="2B35382CF1AE48739F2D8C8E3B0DCA271">
    <w:name w:val="2B35382CF1AE48739F2D8C8E3B0DCA271"/>
    <w:rsid w:val="0087580F"/>
    <w:rPr>
      <w:rFonts w:eastAsiaTheme="minorHAnsi"/>
      <w:lang w:eastAsia="en-US"/>
    </w:rPr>
  </w:style>
  <w:style w:type="paragraph" w:customStyle="1" w:styleId="A32026C2F0414AE2BD22FE389C199A791">
    <w:name w:val="A32026C2F0414AE2BD22FE389C199A791"/>
    <w:rsid w:val="0087580F"/>
    <w:rPr>
      <w:rFonts w:eastAsiaTheme="minorHAnsi"/>
      <w:lang w:eastAsia="en-US"/>
    </w:rPr>
  </w:style>
  <w:style w:type="paragraph" w:customStyle="1" w:styleId="0D5DD23CB9ED4D2E8A576C4E4D2387081">
    <w:name w:val="0D5DD23CB9ED4D2E8A576C4E4D2387081"/>
    <w:rsid w:val="0087580F"/>
    <w:rPr>
      <w:rFonts w:eastAsiaTheme="minorHAnsi"/>
      <w:lang w:eastAsia="en-US"/>
    </w:rPr>
  </w:style>
  <w:style w:type="paragraph" w:customStyle="1" w:styleId="3F337497215D44C29F76A6FC74C4CF451">
    <w:name w:val="3F337497215D44C29F76A6FC74C4CF451"/>
    <w:rsid w:val="0087580F"/>
    <w:rPr>
      <w:rFonts w:eastAsiaTheme="minorHAnsi"/>
      <w:lang w:eastAsia="en-US"/>
    </w:rPr>
  </w:style>
  <w:style w:type="paragraph" w:customStyle="1" w:styleId="5066AF6A3C3345F9AD451C0BB8993D0E1">
    <w:name w:val="5066AF6A3C3345F9AD451C0BB8993D0E1"/>
    <w:rsid w:val="0087580F"/>
    <w:rPr>
      <w:rFonts w:eastAsiaTheme="minorHAnsi"/>
      <w:lang w:eastAsia="en-US"/>
    </w:rPr>
  </w:style>
  <w:style w:type="paragraph" w:customStyle="1" w:styleId="65EDA0FE7DD643CB96DFBB64F522A96F1">
    <w:name w:val="65EDA0FE7DD643CB96DFBB64F522A96F1"/>
    <w:rsid w:val="0087580F"/>
    <w:rPr>
      <w:rFonts w:eastAsiaTheme="minorHAnsi"/>
      <w:lang w:eastAsia="en-US"/>
    </w:rPr>
  </w:style>
  <w:style w:type="paragraph" w:customStyle="1" w:styleId="0ABA61BFEF37481CBF4E35CA70B3320E1">
    <w:name w:val="0ABA61BFEF37481CBF4E35CA70B3320E1"/>
    <w:rsid w:val="0087580F"/>
    <w:rPr>
      <w:rFonts w:eastAsiaTheme="minorHAnsi"/>
      <w:lang w:eastAsia="en-US"/>
    </w:rPr>
  </w:style>
  <w:style w:type="paragraph" w:customStyle="1" w:styleId="CE439914C81C4143A8E10255AAC253F21">
    <w:name w:val="CE439914C81C4143A8E10255AAC253F21"/>
    <w:rsid w:val="0087580F"/>
    <w:rPr>
      <w:rFonts w:eastAsiaTheme="minorHAnsi"/>
      <w:lang w:eastAsia="en-US"/>
    </w:rPr>
  </w:style>
  <w:style w:type="paragraph" w:customStyle="1" w:styleId="E1E08FFE544140A78B837B2BFC33B8621">
    <w:name w:val="E1E08FFE544140A78B837B2BFC33B8621"/>
    <w:rsid w:val="0087580F"/>
    <w:rPr>
      <w:rFonts w:eastAsiaTheme="minorHAnsi"/>
      <w:lang w:eastAsia="en-US"/>
    </w:rPr>
  </w:style>
  <w:style w:type="paragraph" w:customStyle="1" w:styleId="E0365C40392D42CB8A1C17FA5D0B969F">
    <w:name w:val="E0365C40392D42CB8A1C17FA5D0B969F"/>
    <w:rsid w:val="0087580F"/>
  </w:style>
  <w:style w:type="paragraph" w:customStyle="1" w:styleId="81379AA3B6B3464F9B2A6E2B8322485B">
    <w:name w:val="81379AA3B6B3464F9B2A6E2B8322485B"/>
    <w:rsid w:val="0087580F"/>
  </w:style>
  <w:style w:type="paragraph" w:customStyle="1" w:styleId="1327E36ED0DA475D8344A7B6D6DDA895">
    <w:name w:val="1327E36ED0DA475D8344A7B6D6DDA895"/>
    <w:rsid w:val="0087580F"/>
  </w:style>
  <w:style w:type="paragraph" w:customStyle="1" w:styleId="9D40F734B11F4EDC9678AFA5EE09570D">
    <w:name w:val="9D40F734B11F4EDC9678AFA5EE09570D"/>
    <w:rsid w:val="0087580F"/>
  </w:style>
  <w:style w:type="paragraph" w:customStyle="1" w:styleId="80940949FEC04086ABA3466F779F8B9D2">
    <w:name w:val="80940949FEC04086ABA3466F779F8B9D2"/>
    <w:rsid w:val="004F07DB"/>
    <w:rPr>
      <w:rFonts w:eastAsiaTheme="minorHAnsi"/>
      <w:lang w:eastAsia="en-US"/>
    </w:rPr>
  </w:style>
  <w:style w:type="paragraph" w:customStyle="1" w:styleId="376638B9CE0B467AAF27EA9E98184C9B2">
    <w:name w:val="376638B9CE0B467AAF27EA9E98184C9B2"/>
    <w:rsid w:val="004F07DB"/>
    <w:rPr>
      <w:rFonts w:eastAsiaTheme="minorHAnsi"/>
      <w:lang w:eastAsia="en-US"/>
    </w:rPr>
  </w:style>
  <w:style w:type="paragraph" w:customStyle="1" w:styleId="AD29991E1B6F491BAE610E7A92575B432">
    <w:name w:val="AD29991E1B6F491BAE610E7A92575B432"/>
    <w:rsid w:val="004F07DB"/>
    <w:rPr>
      <w:rFonts w:eastAsiaTheme="minorHAnsi"/>
      <w:lang w:eastAsia="en-US"/>
    </w:rPr>
  </w:style>
  <w:style w:type="paragraph" w:customStyle="1" w:styleId="A31E8B147C1C4E3D935BDC0B1B25FDAA2">
    <w:name w:val="A31E8B147C1C4E3D935BDC0B1B25FDAA2"/>
    <w:rsid w:val="004F07DB"/>
    <w:rPr>
      <w:rFonts w:eastAsiaTheme="minorHAnsi"/>
      <w:lang w:eastAsia="en-US"/>
    </w:rPr>
  </w:style>
  <w:style w:type="paragraph" w:customStyle="1" w:styleId="D3FC1463B7984A19A643542CAAA284432">
    <w:name w:val="D3FC1463B7984A19A643542CAAA284432"/>
    <w:rsid w:val="004F07DB"/>
    <w:rPr>
      <w:rFonts w:eastAsiaTheme="minorHAnsi"/>
      <w:lang w:eastAsia="en-US"/>
    </w:rPr>
  </w:style>
  <w:style w:type="paragraph" w:customStyle="1" w:styleId="CA0198139C764931B84156863822CFFB2">
    <w:name w:val="CA0198139C764931B84156863822CFFB2"/>
    <w:rsid w:val="004F07DB"/>
    <w:rPr>
      <w:rFonts w:eastAsiaTheme="minorHAnsi"/>
      <w:lang w:eastAsia="en-US"/>
    </w:rPr>
  </w:style>
  <w:style w:type="paragraph" w:customStyle="1" w:styleId="2B3512FD1CD14E57889465AE28191EE52">
    <w:name w:val="2B3512FD1CD14E57889465AE28191EE52"/>
    <w:rsid w:val="004F07DB"/>
    <w:rPr>
      <w:rFonts w:eastAsiaTheme="minorHAnsi"/>
      <w:lang w:eastAsia="en-US"/>
    </w:rPr>
  </w:style>
  <w:style w:type="paragraph" w:customStyle="1" w:styleId="3273D749ED7F4BDF8C8AB6634670B2202">
    <w:name w:val="3273D749ED7F4BDF8C8AB6634670B2202"/>
    <w:rsid w:val="004F07DB"/>
    <w:rPr>
      <w:rFonts w:eastAsiaTheme="minorHAnsi"/>
      <w:lang w:eastAsia="en-US"/>
    </w:rPr>
  </w:style>
  <w:style w:type="paragraph" w:customStyle="1" w:styleId="81379AA3B6B3464F9B2A6E2B8322485B1">
    <w:name w:val="81379AA3B6B3464F9B2A6E2B8322485B1"/>
    <w:rsid w:val="004F07DB"/>
    <w:rPr>
      <w:rFonts w:eastAsiaTheme="minorHAnsi"/>
      <w:lang w:eastAsia="en-US"/>
    </w:rPr>
  </w:style>
  <w:style w:type="paragraph" w:customStyle="1" w:styleId="9D40F734B11F4EDC9678AFA5EE09570D1">
    <w:name w:val="9D40F734B11F4EDC9678AFA5EE09570D1"/>
    <w:rsid w:val="004F07DB"/>
    <w:rPr>
      <w:rFonts w:eastAsiaTheme="minorHAnsi"/>
      <w:lang w:eastAsia="en-US"/>
    </w:rPr>
  </w:style>
  <w:style w:type="paragraph" w:customStyle="1" w:styleId="90035C2C0A514F7BBE1C25EA7389D4802">
    <w:name w:val="90035C2C0A514F7BBE1C25EA7389D4802"/>
    <w:rsid w:val="004F07DB"/>
    <w:rPr>
      <w:rFonts w:eastAsiaTheme="minorHAnsi"/>
      <w:lang w:eastAsia="en-US"/>
    </w:rPr>
  </w:style>
  <w:style w:type="paragraph" w:customStyle="1" w:styleId="6DE8419C7C5F4032962DD39C770821F72">
    <w:name w:val="6DE8419C7C5F4032962DD39C770821F72"/>
    <w:rsid w:val="004F07DB"/>
    <w:rPr>
      <w:rFonts w:eastAsiaTheme="minorHAnsi"/>
      <w:lang w:eastAsia="en-US"/>
    </w:rPr>
  </w:style>
  <w:style w:type="paragraph" w:customStyle="1" w:styleId="BD7A0381E1EE45B2AB85C6685C1510D62">
    <w:name w:val="BD7A0381E1EE45B2AB85C6685C1510D62"/>
    <w:rsid w:val="004F07DB"/>
    <w:rPr>
      <w:rFonts w:eastAsiaTheme="minorHAnsi"/>
      <w:lang w:eastAsia="en-US"/>
    </w:rPr>
  </w:style>
  <w:style w:type="paragraph" w:customStyle="1" w:styleId="6154AC1EC3394F6485E2B630E08262E12">
    <w:name w:val="6154AC1EC3394F6485E2B630E08262E12"/>
    <w:rsid w:val="004F07DB"/>
    <w:rPr>
      <w:rFonts w:eastAsiaTheme="minorHAnsi"/>
      <w:lang w:eastAsia="en-US"/>
    </w:rPr>
  </w:style>
  <w:style w:type="paragraph" w:customStyle="1" w:styleId="2B35382CF1AE48739F2D8C8E3B0DCA272">
    <w:name w:val="2B35382CF1AE48739F2D8C8E3B0DCA272"/>
    <w:rsid w:val="004F07DB"/>
    <w:rPr>
      <w:rFonts w:eastAsiaTheme="minorHAnsi"/>
      <w:lang w:eastAsia="en-US"/>
    </w:rPr>
  </w:style>
  <w:style w:type="paragraph" w:customStyle="1" w:styleId="A32026C2F0414AE2BD22FE389C199A792">
    <w:name w:val="A32026C2F0414AE2BD22FE389C199A792"/>
    <w:rsid w:val="004F07DB"/>
    <w:rPr>
      <w:rFonts w:eastAsiaTheme="minorHAnsi"/>
      <w:lang w:eastAsia="en-US"/>
    </w:rPr>
  </w:style>
  <w:style w:type="paragraph" w:customStyle="1" w:styleId="0D5DD23CB9ED4D2E8A576C4E4D2387082">
    <w:name w:val="0D5DD23CB9ED4D2E8A576C4E4D2387082"/>
    <w:rsid w:val="004F07DB"/>
    <w:rPr>
      <w:rFonts w:eastAsiaTheme="minorHAnsi"/>
      <w:lang w:eastAsia="en-US"/>
    </w:rPr>
  </w:style>
  <w:style w:type="paragraph" w:customStyle="1" w:styleId="3F337497215D44C29F76A6FC74C4CF452">
    <w:name w:val="3F337497215D44C29F76A6FC74C4CF452"/>
    <w:rsid w:val="004F07DB"/>
    <w:rPr>
      <w:rFonts w:eastAsiaTheme="minorHAnsi"/>
      <w:lang w:eastAsia="en-US"/>
    </w:rPr>
  </w:style>
  <w:style w:type="paragraph" w:customStyle="1" w:styleId="5066AF6A3C3345F9AD451C0BB8993D0E2">
    <w:name w:val="5066AF6A3C3345F9AD451C0BB8993D0E2"/>
    <w:rsid w:val="004F07DB"/>
    <w:rPr>
      <w:rFonts w:eastAsiaTheme="minorHAnsi"/>
      <w:lang w:eastAsia="en-US"/>
    </w:rPr>
  </w:style>
  <w:style w:type="paragraph" w:customStyle="1" w:styleId="65EDA0FE7DD643CB96DFBB64F522A96F2">
    <w:name w:val="65EDA0FE7DD643CB96DFBB64F522A96F2"/>
    <w:rsid w:val="004F07DB"/>
    <w:rPr>
      <w:rFonts w:eastAsiaTheme="minorHAnsi"/>
      <w:lang w:eastAsia="en-US"/>
    </w:rPr>
  </w:style>
  <w:style w:type="paragraph" w:customStyle="1" w:styleId="0ABA61BFEF37481CBF4E35CA70B3320E2">
    <w:name w:val="0ABA61BFEF37481CBF4E35CA70B3320E2"/>
    <w:rsid w:val="004F07DB"/>
    <w:rPr>
      <w:rFonts w:eastAsiaTheme="minorHAnsi"/>
      <w:lang w:eastAsia="en-US"/>
    </w:rPr>
  </w:style>
  <w:style w:type="paragraph" w:customStyle="1" w:styleId="80211D08805B4D4EA0B6A5BE5BF16D72">
    <w:name w:val="80211D08805B4D4EA0B6A5BE5BF16D72"/>
    <w:rsid w:val="004F07DB"/>
  </w:style>
  <w:style w:type="paragraph" w:customStyle="1" w:styleId="6EFC3D0EAF1847B0BA6F599CF2370C94">
    <w:name w:val="6EFC3D0EAF1847B0BA6F599CF2370C94"/>
    <w:rsid w:val="004F07DB"/>
  </w:style>
  <w:style w:type="paragraph" w:customStyle="1" w:styleId="9A629E2677894546B05A635F4C5D5E42">
    <w:name w:val="9A629E2677894546B05A635F4C5D5E42"/>
    <w:rsid w:val="004F07DB"/>
  </w:style>
  <w:style w:type="paragraph" w:customStyle="1" w:styleId="92F25DF611544119A426147236237106">
    <w:name w:val="92F25DF611544119A426147236237106"/>
    <w:rsid w:val="004F07DB"/>
  </w:style>
  <w:style w:type="paragraph" w:customStyle="1" w:styleId="43FFBC3D46414745B04D1062F1F7CA2E">
    <w:name w:val="43FFBC3D46414745B04D1062F1F7CA2E"/>
    <w:rsid w:val="004F07DB"/>
  </w:style>
  <w:style w:type="paragraph" w:customStyle="1" w:styleId="130EBB95F71C45958F6A62E790A79EA3">
    <w:name w:val="130EBB95F71C45958F6A62E790A79EA3"/>
    <w:rsid w:val="004F07DB"/>
  </w:style>
  <w:style w:type="paragraph" w:customStyle="1" w:styleId="130EBB95F71C45958F6A62E790A79EA31">
    <w:name w:val="130EBB95F71C45958F6A62E790A79EA31"/>
    <w:rsid w:val="00122D7F"/>
    <w:rPr>
      <w:rFonts w:eastAsiaTheme="minorHAnsi"/>
      <w:lang w:eastAsia="en-US"/>
    </w:rPr>
  </w:style>
  <w:style w:type="paragraph" w:customStyle="1" w:styleId="43FFBC3D46414745B04D1062F1F7CA2E1">
    <w:name w:val="43FFBC3D46414745B04D1062F1F7CA2E1"/>
    <w:rsid w:val="00122D7F"/>
    <w:rPr>
      <w:rFonts w:eastAsiaTheme="minorHAnsi"/>
      <w:lang w:eastAsia="en-US"/>
    </w:rPr>
  </w:style>
  <w:style w:type="paragraph" w:customStyle="1" w:styleId="D3FC1463B7984A19A643542CAAA284433">
    <w:name w:val="D3FC1463B7984A19A643542CAAA284433"/>
    <w:rsid w:val="00122D7F"/>
    <w:rPr>
      <w:rFonts w:eastAsiaTheme="minorHAnsi"/>
      <w:lang w:eastAsia="en-US"/>
    </w:rPr>
  </w:style>
  <w:style w:type="paragraph" w:customStyle="1" w:styleId="CA0198139C764931B84156863822CFFB3">
    <w:name w:val="CA0198139C764931B84156863822CFFB3"/>
    <w:rsid w:val="00122D7F"/>
    <w:rPr>
      <w:rFonts w:eastAsiaTheme="minorHAnsi"/>
      <w:lang w:eastAsia="en-US"/>
    </w:rPr>
  </w:style>
  <w:style w:type="paragraph" w:customStyle="1" w:styleId="2B3512FD1CD14E57889465AE28191EE53">
    <w:name w:val="2B3512FD1CD14E57889465AE28191EE53"/>
    <w:rsid w:val="00122D7F"/>
    <w:rPr>
      <w:rFonts w:eastAsiaTheme="minorHAnsi"/>
      <w:lang w:eastAsia="en-US"/>
    </w:rPr>
  </w:style>
  <w:style w:type="paragraph" w:customStyle="1" w:styleId="3273D749ED7F4BDF8C8AB6634670B2203">
    <w:name w:val="3273D749ED7F4BDF8C8AB6634670B2203"/>
    <w:rsid w:val="00122D7F"/>
    <w:rPr>
      <w:rFonts w:eastAsiaTheme="minorHAnsi"/>
      <w:lang w:eastAsia="en-US"/>
    </w:rPr>
  </w:style>
  <w:style w:type="paragraph" w:customStyle="1" w:styleId="81379AA3B6B3464F9B2A6E2B8322485B2">
    <w:name w:val="81379AA3B6B3464F9B2A6E2B8322485B2"/>
    <w:rsid w:val="00122D7F"/>
    <w:rPr>
      <w:rFonts w:eastAsiaTheme="minorHAnsi"/>
      <w:lang w:eastAsia="en-US"/>
    </w:rPr>
  </w:style>
  <w:style w:type="paragraph" w:customStyle="1" w:styleId="9D40F734B11F4EDC9678AFA5EE09570D2">
    <w:name w:val="9D40F734B11F4EDC9678AFA5EE09570D2"/>
    <w:rsid w:val="00122D7F"/>
    <w:rPr>
      <w:rFonts w:eastAsiaTheme="minorHAnsi"/>
      <w:lang w:eastAsia="en-US"/>
    </w:rPr>
  </w:style>
  <w:style w:type="paragraph" w:customStyle="1" w:styleId="90035C2C0A514F7BBE1C25EA7389D4803">
    <w:name w:val="90035C2C0A514F7BBE1C25EA7389D4803"/>
    <w:rsid w:val="00122D7F"/>
    <w:rPr>
      <w:rFonts w:eastAsiaTheme="minorHAnsi"/>
      <w:lang w:eastAsia="en-US"/>
    </w:rPr>
  </w:style>
  <w:style w:type="paragraph" w:customStyle="1" w:styleId="6DE8419C7C5F4032962DD39C770821F73">
    <w:name w:val="6DE8419C7C5F4032962DD39C770821F73"/>
    <w:rsid w:val="00122D7F"/>
    <w:rPr>
      <w:rFonts w:eastAsiaTheme="minorHAnsi"/>
      <w:lang w:eastAsia="en-US"/>
    </w:rPr>
  </w:style>
  <w:style w:type="paragraph" w:customStyle="1" w:styleId="BD7A0381E1EE45B2AB85C6685C1510D63">
    <w:name w:val="BD7A0381E1EE45B2AB85C6685C1510D63"/>
    <w:rsid w:val="00122D7F"/>
    <w:rPr>
      <w:rFonts w:eastAsiaTheme="minorHAnsi"/>
      <w:lang w:eastAsia="en-US"/>
    </w:rPr>
  </w:style>
  <w:style w:type="paragraph" w:customStyle="1" w:styleId="6154AC1EC3394F6485E2B630E08262E13">
    <w:name w:val="6154AC1EC3394F6485E2B630E08262E13"/>
    <w:rsid w:val="00122D7F"/>
    <w:rPr>
      <w:rFonts w:eastAsiaTheme="minorHAnsi"/>
      <w:lang w:eastAsia="en-US"/>
    </w:rPr>
  </w:style>
  <w:style w:type="paragraph" w:customStyle="1" w:styleId="2B35382CF1AE48739F2D8C8E3B0DCA273">
    <w:name w:val="2B35382CF1AE48739F2D8C8E3B0DCA273"/>
    <w:rsid w:val="00122D7F"/>
    <w:rPr>
      <w:rFonts w:eastAsiaTheme="minorHAnsi"/>
      <w:lang w:eastAsia="en-US"/>
    </w:rPr>
  </w:style>
  <w:style w:type="paragraph" w:customStyle="1" w:styleId="A32026C2F0414AE2BD22FE389C199A793">
    <w:name w:val="A32026C2F0414AE2BD22FE389C199A793"/>
    <w:rsid w:val="00122D7F"/>
    <w:rPr>
      <w:rFonts w:eastAsiaTheme="minorHAnsi"/>
      <w:lang w:eastAsia="en-US"/>
    </w:rPr>
  </w:style>
  <w:style w:type="paragraph" w:customStyle="1" w:styleId="0D5DD23CB9ED4D2E8A576C4E4D2387083">
    <w:name w:val="0D5DD23CB9ED4D2E8A576C4E4D2387083"/>
    <w:rsid w:val="00122D7F"/>
    <w:rPr>
      <w:rFonts w:eastAsiaTheme="minorHAnsi"/>
      <w:lang w:eastAsia="en-US"/>
    </w:rPr>
  </w:style>
  <w:style w:type="paragraph" w:customStyle="1" w:styleId="3F337497215D44C29F76A6FC74C4CF453">
    <w:name w:val="3F337497215D44C29F76A6FC74C4CF453"/>
    <w:rsid w:val="00122D7F"/>
    <w:rPr>
      <w:rFonts w:eastAsiaTheme="minorHAnsi"/>
      <w:lang w:eastAsia="en-US"/>
    </w:rPr>
  </w:style>
  <w:style w:type="paragraph" w:customStyle="1" w:styleId="5066AF6A3C3345F9AD451C0BB8993D0E3">
    <w:name w:val="5066AF6A3C3345F9AD451C0BB8993D0E3"/>
    <w:rsid w:val="00122D7F"/>
    <w:rPr>
      <w:rFonts w:eastAsiaTheme="minorHAnsi"/>
      <w:lang w:eastAsia="en-US"/>
    </w:rPr>
  </w:style>
  <w:style w:type="paragraph" w:customStyle="1" w:styleId="65EDA0FE7DD643CB96DFBB64F522A96F3">
    <w:name w:val="65EDA0FE7DD643CB96DFBB64F522A96F3"/>
    <w:rsid w:val="00122D7F"/>
    <w:rPr>
      <w:rFonts w:eastAsiaTheme="minorHAnsi"/>
      <w:lang w:eastAsia="en-US"/>
    </w:rPr>
  </w:style>
  <w:style w:type="paragraph" w:customStyle="1" w:styleId="0ABA61BFEF37481CBF4E35CA70B3320E3">
    <w:name w:val="0ABA61BFEF37481CBF4E35CA70B3320E3"/>
    <w:rsid w:val="00122D7F"/>
    <w:rPr>
      <w:rFonts w:eastAsiaTheme="minorHAnsi"/>
      <w:lang w:eastAsia="en-US"/>
    </w:rPr>
  </w:style>
  <w:style w:type="paragraph" w:customStyle="1" w:styleId="130EBB95F71C45958F6A62E790A79EA32">
    <w:name w:val="130EBB95F71C45958F6A62E790A79EA32"/>
    <w:rsid w:val="00337CFF"/>
    <w:rPr>
      <w:rFonts w:eastAsiaTheme="minorHAnsi"/>
      <w:lang w:eastAsia="en-US"/>
    </w:rPr>
  </w:style>
  <w:style w:type="paragraph" w:customStyle="1" w:styleId="43FFBC3D46414745B04D1062F1F7CA2E2">
    <w:name w:val="43FFBC3D46414745B04D1062F1F7CA2E2"/>
    <w:rsid w:val="00337CFF"/>
    <w:rPr>
      <w:rFonts w:eastAsiaTheme="minorHAnsi"/>
      <w:lang w:eastAsia="en-US"/>
    </w:rPr>
  </w:style>
  <w:style w:type="paragraph" w:customStyle="1" w:styleId="D3FC1463B7984A19A643542CAAA284434">
    <w:name w:val="D3FC1463B7984A19A643542CAAA284434"/>
    <w:rsid w:val="00337CFF"/>
    <w:rPr>
      <w:rFonts w:eastAsiaTheme="minorHAnsi"/>
      <w:lang w:eastAsia="en-US"/>
    </w:rPr>
  </w:style>
  <w:style w:type="paragraph" w:customStyle="1" w:styleId="CA0198139C764931B84156863822CFFB4">
    <w:name w:val="CA0198139C764931B84156863822CFFB4"/>
    <w:rsid w:val="00337CFF"/>
    <w:rPr>
      <w:rFonts w:eastAsiaTheme="minorHAnsi"/>
      <w:lang w:eastAsia="en-US"/>
    </w:rPr>
  </w:style>
  <w:style w:type="paragraph" w:customStyle="1" w:styleId="2B3512FD1CD14E57889465AE28191EE54">
    <w:name w:val="2B3512FD1CD14E57889465AE28191EE54"/>
    <w:rsid w:val="00337CFF"/>
    <w:rPr>
      <w:rFonts w:eastAsiaTheme="minorHAnsi"/>
      <w:lang w:eastAsia="en-US"/>
    </w:rPr>
  </w:style>
  <w:style w:type="paragraph" w:customStyle="1" w:styleId="3273D749ED7F4BDF8C8AB6634670B2204">
    <w:name w:val="3273D749ED7F4BDF8C8AB6634670B2204"/>
    <w:rsid w:val="00337CFF"/>
    <w:rPr>
      <w:rFonts w:eastAsiaTheme="minorHAnsi"/>
      <w:lang w:eastAsia="en-US"/>
    </w:rPr>
  </w:style>
  <w:style w:type="paragraph" w:customStyle="1" w:styleId="81379AA3B6B3464F9B2A6E2B8322485B3">
    <w:name w:val="81379AA3B6B3464F9B2A6E2B8322485B3"/>
    <w:rsid w:val="00337CFF"/>
    <w:rPr>
      <w:rFonts w:eastAsiaTheme="minorHAnsi"/>
      <w:lang w:eastAsia="en-US"/>
    </w:rPr>
  </w:style>
  <w:style w:type="paragraph" w:customStyle="1" w:styleId="9D40F734B11F4EDC9678AFA5EE09570D3">
    <w:name w:val="9D40F734B11F4EDC9678AFA5EE09570D3"/>
    <w:rsid w:val="00337CFF"/>
    <w:rPr>
      <w:rFonts w:eastAsiaTheme="minorHAnsi"/>
      <w:lang w:eastAsia="en-US"/>
    </w:rPr>
  </w:style>
  <w:style w:type="paragraph" w:customStyle="1" w:styleId="90035C2C0A514F7BBE1C25EA7389D4804">
    <w:name w:val="90035C2C0A514F7BBE1C25EA7389D4804"/>
    <w:rsid w:val="00337CFF"/>
    <w:rPr>
      <w:rFonts w:eastAsiaTheme="minorHAnsi"/>
      <w:lang w:eastAsia="en-US"/>
    </w:rPr>
  </w:style>
  <w:style w:type="paragraph" w:customStyle="1" w:styleId="6DE8419C7C5F4032962DD39C770821F74">
    <w:name w:val="6DE8419C7C5F4032962DD39C770821F74"/>
    <w:rsid w:val="00337CFF"/>
    <w:rPr>
      <w:rFonts w:eastAsiaTheme="minorHAnsi"/>
      <w:lang w:eastAsia="en-US"/>
    </w:rPr>
  </w:style>
  <w:style w:type="paragraph" w:customStyle="1" w:styleId="BD7A0381E1EE45B2AB85C6685C1510D64">
    <w:name w:val="BD7A0381E1EE45B2AB85C6685C1510D64"/>
    <w:rsid w:val="00337CFF"/>
    <w:rPr>
      <w:rFonts w:eastAsiaTheme="minorHAnsi"/>
      <w:lang w:eastAsia="en-US"/>
    </w:rPr>
  </w:style>
  <w:style w:type="paragraph" w:customStyle="1" w:styleId="6154AC1EC3394F6485E2B630E08262E14">
    <w:name w:val="6154AC1EC3394F6485E2B630E08262E14"/>
    <w:rsid w:val="00337CFF"/>
    <w:rPr>
      <w:rFonts w:eastAsiaTheme="minorHAnsi"/>
      <w:lang w:eastAsia="en-US"/>
    </w:rPr>
  </w:style>
  <w:style w:type="paragraph" w:customStyle="1" w:styleId="2B35382CF1AE48739F2D8C8E3B0DCA274">
    <w:name w:val="2B35382CF1AE48739F2D8C8E3B0DCA274"/>
    <w:rsid w:val="00337CFF"/>
    <w:rPr>
      <w:rFonts w:eastAsiaTheme="minorHAnsi"/>
      <w:lang w:eastAsia="en-US"/>
    </w:rPr>
  </w:style>
  <w:style w:type="paragraph" w:customStyle="1" w:styleId="A32026C2F0414AE2BD22FE389C199A794">
    <w:name w:val="A32026C2F0414AE2BD22FE389C199A794"/>
    <w:rsid w:val="00337CFF"/>
    <w:rPr>
      <w:rFonts w:eastAsiaTheme="minorHAnsi"/>
      <w:lang w:eastAsia="en-US"/>
    </w:rPr>
  </w:style>
  <w:style w:type="paragraph" w:customStyle="1" w:styleId="0D5DD23CB9ED4D2E8A576C4E4D2387084">
    <w:name w:val="0D5DD23CB9ED4D2E8A576C4E4D2387084"/>
    <w:rsid w:val="00337CFF"/>
    <w:rPr>
      <w:rFonts w:eastAsiaTheme="minorHAnsi"/>
      <w:lang w:eastAsia="en-US"/>
    </w:rPr>
  </w:style>
  <w:style w:type="paragraph" w:customStyle="1" w:styleId="3F337497215D44C29F76A6FC74C4CF454">
    <w:name w:val="3F337497215D44C29F76A6FC74C4CF454"/>
    <w:rsid w:val="00337CFF"/>
    <w:rPr>
      <w:rFonts w:eastAsiaTheme="minorHAnsi"/>
      <w:lang w:eastAsia="en-US"/>
    </w:rPr>
  </w:style>
  <w:style w:type="paragraph" w:customStyle="1" w:styleId="5066AF6A3C3345F9AD451C0BB8993D0E4">
    <w:name w:val="5066AF6A3C3345F9AD451C0BB8993D0E4"/>
    <w:rsid w:val="00337CFF"/>
    <w:rPr>
      <w:rFonts w:eastAsiaTheme="minorHAnsi"/>
      <w:lang w:eastAsia="en-US"/>
    </w:rPr>
  </w:style>
  <w:style w:type="paragraph" w:customStyle="1" w:styleId="65EDA0FE7DD643CB96DFBB64F522A96F4">
    <w:name w:val="65EDA0FE7DD643CB96DFBB64F522A96F4"/>
    <w:rsid w:val="00337CFF"/>
    <w:rPr>
      <w:rFonts w:eastAsiaTheme="minorHAnsi"/>
      <w:lang w:eastAsia="en-US"/>
    </w:rPr>
  </w:style>
  <w:style w:type="paragraph" w:customStyle="1" w:styleId="0ABA61BFEF37481CBF4E35CA70B3320E4">
    <w:name w:val="0ABA61BFEF37481CBF4E35CA70B3320E4"/>
    <w:rsid w:val="00337CFF"/>
    <w:rPr>
      <w:rFonts w:eastAsiaTheme="minorHAnsi"/>
      <w:lang w:eastAsia="en-US"/>
    </w:rPr>
  </w:style>
  <w:style w:type="paragraph" w:customStyle="1" w:styleId="130EBB95F71C45958F6A62E790A79EA33">
    <w:name w:val="130EBB95F71C45958F6A62E790A79EA33"/>
    <w:rsid w:val="00126496"/>
    <w:rPr>
      <w:rFonts w:eastAsiaTheme="minorHAnsi"/>
      <w:lang w:eastAsia="en-US"/>
    </w:rPr>
  </w:style>
  <w:style w:type="paragraph" w:customStyle="1" w:styleId="43FFBC3D46414745B04D1062F1F7CA2E3">
    <w:name w:val="43FFBC3D46414745B04D1062F1F7CA2E3"/>
    <w:rsid w:val="00126496"/>
    <w:rPr>
      <w:rFonts w:eastAsiaTheme="minorHAnsi"/>
      <w:lang w:eastAsia="en-US"/>
    </w:rPr>
  </w:style>
  <w:style w:type="paragraph" w:customStyle="1" w:styleId="D3FC1463B7984A19A643542CAAA284435">
    <w:name w:val="D3FC1463B7984A19A643542CAAA284435"/>
    <w:rsid w:val="00126496"/>
    <w:rPr>
      <w:rFonts w:eastAsiaTheme="minorHAnsi"/>
      <w:lang w:eastAsia="en-US"/>
    </w:rPr>
  </w:style>
  <w:style w:type="paragraph" w:customStyle="1" w:styleId="CA0198139C764931B84156863822CFFB5">
    <w:name w:val="CA0198139C764931B84156863822CFFB5"/>
    <w:rsid w:val="00126496"/>
    <w:rPr>
      <w:rFonts w:eastAsiaTheme="minorHAnsi"/>
      <w:lang w:eastAsia="en-US"/>
    </w:rPr>
  </w:style>
  <w:style w:type="paragraph" w:customStyle="1" w:styleId="2B3512FD1CD14E57889465AE28191EE55">
    <w:name w:val="2B3512FD1CD14E57889465AE28191EE55"/>
    <w:rsid w:val="00126496"/>
    <w:rPr>
      <w:rFonts w:eastAsiaTheme="minorHAnsi"/>
      <w:lang w:eastAsia="en-US"/>
    </w:rPr>
  </w:style>
  <w:style w:type="paragraph" w:customStyle="1" w:styleId="3273D749ED7F4BDF8C8AB6634670B2205">
    <w:name w:val="3273D749ED7F4BDF8C8AB6634670B2205"/>
    <w:rsid w:val="00126496"/>
    <w:rPr>
      <w:rFonts w:eastAsiaTheme="minorHAnsi"/>
      <w:lang w:eastAsia="en-US"/>
    </w:rPr>
  </w:style>
  <w:style w:type="paragraph" w:customStyle="1" w:styleId="81379AA3B6B3464F9B2A6E2B8322485B4">
    <w:name w:val="81379AA3B6B3464F9B2A6E2B8322485B4"/>
    <w:rsid w:val="00126496"/>
    <w:rPr>
      <w:rFonts w:eastAsiaTheme="minorHAnsi"/>
      <w:lang w:eastAsia="en-US"/>
    </w:rPr>
  </w:style>
  <w:style w:type="paragraph" w:customStyle="1" w:styleId="9D40F734B11F4EDC9678AFA5EE09570D4">
    <w:name w:val="9D40F734B11F4EDC9678AFA5EE09570D4"/>
    <w:rsid w:val="00126496"/>
    <w:rPr>
      <w:rFonts w:eastAsiaTheme="minorHAnsi"/>
      <w:lang w:eastAsia="en-US"/>
    </w:rPr>
  </w:style>
  <w:style w:type="paragraph" w:customStyle="1" w:styleId="90035C2C0A514F7BBE1C25EA7389D4805">
    <w:name w:val="90035C2C0A514F7BBE1C25EA7389D4805"/>
    <w:rsid w:val="00126496"/>
    <w:rPr>
      <w:rFonts w:eastAsiaTheme="minorHAnsi"/>
      <w:lang w:eastAsia="en-US"/>
    </w:rPr>
  </w:style>
  <w:style w:type="paragraph" w:customStyle="1" w:styleId="6DE8419C7C5F4032962DD39C770821F75">
    <w:name w:val="6DE8419C7C5F4032962DD39C770821F75"/>
    <w:rsid w:val="00126496"/>
    <w:rPr>
      <w:rFonts w:eastAsiaTheme="minorHAnsi"/>
      <w:lang w:eastAsia="en-US"/>
    </w:rPr>
  </w:style>
  <w:style w:type="paragraph" w:customStyle="1" w:styleId="BD7A0381E1EE45B2AB85C6685C1510D65">
    <w:name w:val="BD7A0381E1EE45B2AB85C6685C1510D65"/>
    <w:rsid w:val="00126496"/>
    <w:rPr>
      <w:rFonts w:eastAsiaTheme="minorHAnsi"/>
      <w:lang w:eastAsia="en-US"/>
    </w:rPr>
  </w:style>
  <w:style w:type="paragraph" w:customStyle="1" w:styleId="6154AC1EC3394F6485E2B630E08262E15">
    <w:name w:val="6154AC1EC3394F6485E2B630E08262E15"/>
    <w:rsid w:val="00126496"/>
    <w:rPr>
      <w:rFonts w:eastAsiaTheme="minorHAnsi"/>
      <w:lang w:eastAsia="en-US"/>
    </w:rPr>
  </w:style>
  <w:style w:type="paragraph" w:customStyle="1" w:styleId="2B35382CF1AE48739F2D8C8E3B0DCA275">
    <w:name w:val="2B35382CF1AE48739F2D8C8E3B0DCA275"/>
    <w:rsid w:val="00126496"/>
    <w:rPr>
      <w:rFonts w:eastAsiaTheme="minorHAnsi"/>
      <w:lang w:eastAsia="en-US"/>
    </w:rPr>
  </w:style>
  <w:style w:type="paragraph" w:customStyle="1" w:styleId="A32026C2F0414AE2BD22FE389C199A795">
    <w:name w:val="A32026C2F0414AE2BD22FE389C199A795"/>
    <w:rsid w:val="00126496"/>
    <w:rPr>
      <w:rFonts w:eastAsiaTheme="minorHAnsi"/>
      <w:lang w:eastAsia="en-US"/>
    </w:rPr>
  </w:style>
  <w:style w:type="paragraph" w:customStyle="1" w:styleId="0D5DD23CB9ED4D2E8A576C4E4D2387085">
    <w:name w:val="0D5DD23CB9ED4D2E8A576C4E4D2387085"/>
    <w:rsid w:val="00126496"/>
    <w:rPr>
      <w:rFonts w:eastAsiaTheme="minorHAnsi"/>
      <w:lang w:eastAsia="en-US"/>
    </w:rPr>
  </w:style>
  <w:style w:type="paragraph" w:customStyle="1" w:styleId="3F337497215D44C29F76A6FC74C4CF455">
    <w:name w:val="3F337497215D44C29F76A6FC74C4CF455"/>
    <w:rsid w:val="00126496"/>
    <w:rPr>
      <w:rFonts w:eastAsiaTheme="minorHAnsi"/>
      <w:lang w:eastAsia="en-US"/>
    </w:rPr>
  </w:style>
  <w:style w:type="paragraph" w:customStyle="1" w:styleId="5066AF6A3C3345F9AD451C0BB8993D0E5">
    <w:name w:val="5066AF6A3C3345F9AD451C0BB8993D0E5"/>
    <w:rsid w:val="00126496"/>
    <w:rPr>
      <w:rFonts w:eastAsiaTheme="minorHAnsi"/>
      <w:lang w:eastAsia="en-US"/>
    </w:rPr>
  </w:style>
  <w:style w:type="paragraph" w:customStyle="1" w:styleId="65EDA0FE7DD643CB96DFBB64F522A96F5">
    <w:name w:val="65EDA0FE7DD643CB96DFBB64F522A96F5"/>
    <w:rsid w:val="00126496"/>
    <w:rPr>
      <w:rFonts w:eastAsiaTheme="minorHAnsi"/>
      <w:lang w:eastAsia="en-US"/>
    </w:rPr>
  </w:style>
  <w:style w:type="paragraph" w:customStyle="1" w:styleId="0ABA61BFEF37481CBF4E35CA70B3320E5">
    <w:name w:val="0ABA61BFEF37481CBF4E35CA70B3320E5"/>
    <w:rsid w:val="00126496"/>
    <w:rPr>
      <w:rFonts w:eastAsiaTheme="minorHAnsi"/>
      <w:lang w:eastAsia="en-US"/>
    </w:rPr>
  </w:style>
  <w:style w:type="paragraph" w:customStyle="1" w:styleId="130EBB95F71C45958F6A62E790A79EA34">
    <w:name w:val="130EBB95F71C45958F6A62E790A79EA34"/>
    <w:rsid w:val="00DA06D1"/>
    <w:rPr>
      <w:rFonts w:eastAsiaTheme="minorHAnsi"/>
      <w:lang w:eastAsia="en-US"/>
    </w:rPr>
  </w:style>
  <w:style w:type="paragraph" w:customStyle="1" w:styleId="43FFBC3D46414745B04D1062F1F7CA2E4">
    <w:name w:val="43FFBC3D46414745B04D1062F1F7CA2E4"/>
    <w:rsid w:val="00DA06D1"/>
    <w:rPr>
      <w:rFonts w:eastAsiaTheme="minorHAnsi"/>
      <w:lang w:eastAsia="en-US"/>
    </w:rPr>
  </w:style>
  <w:style w:type="paragraph" w:customStyle="1" w:styleId="D3FC1463B7984A19A643542CAAA284436">
    <w:name w:val="D3FC1463B7984A19A643542CAAA284436"/>
    <w:rsid w:val="00DA06D1"/>
    <w:rPr>
      <w:rFonts w:eastAsiaTheme="minorHAnsi"/>
      <w:lang w:eastAsia="en-US"/>
    </w:rPr>
  </w:style>
  <w:style w:type="paragraph" w:customStyle="1" w:styleId="CA0198139C764931B84156863822CFFB6">
    <w:name w:val="CA0198139C764931B84156863822CFFB6"/>
    <w:rsid w:val="00DA06D1"/>
    <w:rPr>
      <w:rFonts w:eastAsiaTheme="minorHAnsi"/>
      <w:lang w:eastAsia="en-US"/>
    </w:rPr>
  </w:style>
  <w:style w:type="paragraph" w:customStyle="1" w:styleId="2B3512FD1CD14E57889465AE28191EE56">
    <w:name w:val="2B3512FD1CD14E57889465AE28191EE56"/>
    <w:rsid w:val="00DA06D1"/>
    <w:rPr>
      <w:rFonts w:eastAsiaTheme="minorHAnsi"/>
      <w:lang w:eastAsia="en-US"/>
    </w:rPr>
  </w:style>
  <w:style w:type="paragraph" w:customStyle="1" w:styleId="3273D749ED7F4BDF8C8AB6634670B2206">
    <w:name w:val="3273D749ED7F4BDF8C8AB6634670B2206"/>
    <w:rsid w:val="00DA06D1"/>
    <w:rPr>
      <w:rFonts w:eastAsiaTheme="minorHAnsi"/>
      <w:lang w:eastAsia="en-US"/>
    </w:rPr>
  </w:style>
  <w:style w:type="paragraph" w:customStyle="1" w:styleId="81379AA3B6B3464F9B2A6E2B8322485B5">
    <w:name w:val="81379AA3B6B3464F9B2A6E2B8322485B5"/>
    <w:rsid w:val="00DA06D1"/>
    <w:rPr>
      <w:rFonts w:eastAsiaTheme="minorHAnsi"/>
      <w:lang w:eastAsia="en-US"/>
    </w:rPr>
  </w:style>
  <w:style w:type="paragraph" w:customStyle="1" w:styleId="9D40F734B11F4EDC9678AFA5EE09570D5">
    <w:name w:val="9D40F734B11F4EDC9678AFA5EE09570D5"/>
    <w:rsid w:val="00DA06D1"/>
    <w:rPr>
      <w:rFonts w:eastAsiaTheme="minorHAnsi"/>
      <w:lang w:eastAsia="en-US"/>
    </w:rPr>
  </w:style>
  <w:style w:type="paragraph" w:customStyle="1" w:styleId="90035C2C0A514F7BBE1C25EA7389D4806">
    <w:name w:val="90035C2C0A514F7BBE1C25EA7389D4806"/>
    <w:rsid w:val="00DA06D1"/>
    <w:rPr>
      <w:rFonts w:eastAsiaTheme="minorHAnsi"/>
      <w:lang w:eastAsia="en-US"/>
    </w:rPr>
  </w:style>
  <w:style w:type="paragraph" w:customStyle="1" w:styleId="6DE8419C7C5F4032962DD39C770821F76">
    <w:name w:val="6DE8419C7C5F4032962DD39C770821F76"/>
    <w:rsid w:val="00DA06D1"/>
    <w:rPr>
      <w:rFonts w:eastAsiaTheme="minorHAnsi"/>
      <w:lang w:eastAsia="en-US"/>
    </w:rPr>
  </w:style>
  <w:style w:type="paragraph" w:customStyle="1" w:styleId="BD7A0381E1EE45B2AB85C6685C1510D66">
    <w:name w:val="BD7A0381E1EE45B2AB85C6685C1510D66"/>
    <w:rsid w:val="00DA06D1"/>
    <w:rPr>
      <w:rFonts w:eastAsiaTheme="minorHAnsi"/>
      <w:lang w:eastAsia="en-US"/>
    </w:rPr>
  </w:style>
  <w:style w:type="paragraph" w:customStyle="1" w:styleId="6154AC1EC3394F6485E2B630E08262E16">
    <w:name w:val="6154AC1EC3394F6485E2B630E08262E16"/>
    <w:rsid w:val="00DA06D1"/>
    <w:rPr>
      <w:rFonts w:eastAsiaTheme="minorHAnsi"/>
      <w:lang w:eastAsia="en-US"/>
    </w:rPr>
  </w:style>
  <w:style w:type="paragraph" w:customStyle="1" w:styleId="2B35382CF1AE48739F2D8C8E3B0DCA276">
    <w:name w:val="2B35382CF1AE48739F2D8C8E3B0DCA276"/>
    <w:rsid w:val="00DA06D1"/>
    <w:rPr>
      <w:rFonts w:eastAsiaTheme="minorHAnsi"/>
      <w:lang w:eastAsia="en-US"/>
    </w:rPr>
  </w:style>
  <w:style w:type="paragraph" w:customStyle="1" w:styleId="A32026C2F0414AE2BD22FE389C199A796">
    <w:name w:val="A32026C2F0414AE2BD22FE389C199A796"/>
    <w:rsid w:val="00DA06D1"/>
    <w:rPr>
      <w:rFonts w:eastAsiaTheme="minorHAnsi"/>
      <w:lang w:eastAsia="en-US"/>
    </w:rPr>
  </w:style>
  <w:style w:type="paragraph" w:customStyle="1" w:styleId="0D5DD23CB9ED4D2E8A576C4E4D2387086">
    <w:name w:val="0D5DD23CB9ED4D2E8A576C4E4D2387086"/>
    <w:rsid w:val="00DA06D1"/>
    <w:rPr>
      <w:rFonts w:eastAsiaTheme="minorHAnsi"/>
      <w:lang w:eastAsia="en-US"/>
    </w:rPr>
  </w:style>
  <w:style w:type="paragraph" w:customStyle="1" w:styleId="3F337497215D44C29F76A6FC74C4CF456">
    <w:name w:val="3F337497215D44C29F76A6FC74C4CF456"/>
    <w:rsid w:val="00DA06D1"/>
    <w:rPr>
      <w:rFonts w:eastAsiaTheme="minorHAnsi"/>
      <w:lang w:eastAsia="en-US"/>
    </w:rPr>
  </w:style>
  <w:style w:type="paragraph" w:customStyle="1" w:styleId="5066AF6A3C3345F9AD451C0BB8993D0E6">
    <w:name w:val="5066AF6A3C3345F9AD451C0BB8993D0E6"/>
    <w:rsid w:val="00DA06D1"/>
    <w:rPr>
      <w:rFonts w:eastAsiaTheme="minorHAnsi"/>
      <w:lang w:eastAsia="en-US"/>
    </w:rPr>
  </w:style>
  <w:style w:type="paragraph" w:customStyle="1" w:styleId="65EDA0FE7DD643CB96DFBB64F522A96F6">
    <w:name w:val="65EDA0FE7DD643CB96DFBB64F522A96F6"/>
    <w:rsid w:val="00DA06D1"/>
    <w:rPr>
      <w:rFonts w:eastAsiaTheme="minorHAnsi"/>
      <w:lang w:eastAsia="en-US"/>
    </w:rPr>
  </w:style>
  <w:style w:type="paragraph" w:customStyle="1" w:styleId="0ABA61BFEF37481CBF4E35CA70B3320E6">
    <w:name w:val="0ABA61BFEF37481CBF4E35CA70B3320E6"/>
    <w:rsid w:val="00DA06D1"/>
    <w:rPr>
      <w:rFonts w:eastAsiaTheme="minorHAnsi"/>
      <w:lang w:eastAsia="en-US"/>
    </w:rPr>
  </w:style>
  <w:style w:type="paragraph" w:customStyle="1" w:styleId="130EBB95F71C45958F6A62E790A79EA35">
    <w:name w:val="130EBB95F71C45958F6A62E790A79EA35"/>
    <w:rsid w:val="00376B41"/>
    <w:rPr>
      <w:rFonts w:eastAsiaTheme="minorHAnsi"/>
      <w:lang w:eastAsia="en-US"/>
    </w:rPr>
  </w:style>
  <w:style w:type="paragraph" w:customStyle="1" w:styleId="43FFBC3D46414745B04D1062F1F7CA2E5">
    <w:name w:val="43FFBC3D46414745B04D1062F1F7CA2E5"/>
    <w:rsid w:val="00376B41"/>
    <w:rPr>
      <w:rFonts w:eastAsiaTheme="minorHAnsi"/>
      <w:lang w:eastAsia="en-US"/>
    </w:rPr>
  </w:style>
  <w:style w:type="paragraph" w:customStyle="1" w:styleId="D3FC1463B7984A19A643542CAAA284437">
    <w:name w:val="D3FC1463B7984A19A643542CAAA284437"/>
    <w:rsid w:val="00376B41"/>
    <w:rPr>
      <w:rFonts w:eastAsiaTheme="minorHAnsi"/>
      <w:lang w:eastAsia="en-US"/>
    </w:rPr>
  </w:style>
  <w:style w:type="paragraph" w:customStyle="1" w:styleId="CA0198139C764931B84156863822CFFB7">
    <w:name w:val="CA0198139C764931B84156863822CFFB7"/>
    <w:rsid w:val="00376B41"/>
    <w:rPr>
      <w:rFonts w:eastAsiaTheme="minorHAnsi"/>
      <w:lang w:eastAsia="en-US"/>
    </w:rPr>
  </w:style>
  <w:style w:type="paragraph" w:customStyle="1" w:styleId="2B3512FD1CD14E57889465AE28191EE57">
    <w:name w:val="2B3512FD1CD14E57889465AE28191EE57"/>
    <w:rsid w:val="00376B41"/>
    <w:rPr>
      <w:rFonts w:eastAsiaTheme="minorHAnsi"/>
      <w:lang w:eastAsia="en-US"/>
    </w:rPr>
  </w:style>
  <w:style w:type="paragraph" w:customStyle="1" w:styleId="3273D749ED7F4BDF8C8AB6634670B2207">
    <w:name w:val="3273D749ED7F4BDF8C8AB6634670B2207"/>
    <w:rsid w:val="00376B41"/>
    <w:rPr>
      <w:rFonts w:eastAsiaTheme="minorHAnsi"/>
      <w:lang w:eastAsia="en-US"/>
    </w:rPr>
  </w:style>
  <w:style w:type="paragraph" w:customStyle="1" w:styleId="81379AA3B6B3464F9B2A6E2B8322485B6">
    <w:name w:val="81379AA3B6B3464F9B2A6E2B8322485B6"/>
    <w:rsid w:val="00376B41"/>
    <w:rPr>
      <w:rFonts w:eastAsiaTheme="minorHAnsi"/>
      <w:lang w:eastAsia="en-US"/>
    </w:rPr>
  </w:style>
  <w:style w:type="paragraph" w:customStyle="1" w:styleId="9D40F734B11F4EDC9678AFA5EE09570D6">
    <w:name w:val="9D40F734B11F4EDC9678AFA5EE09570D6"/>
    <w:rsid w:val="00376B41"/>
    <w:rPr>
      <w:rFonts w:eastAsiaTheme="minorHAnsi"/>
      <w:lang w:eastAsia="en-US"/>
    </w:rPr>
  </w:style>
  <w:style w:type="paragraph" w:customStyle="1" w:styleId="90035C2C0A514F7BBE1C25EA7389D4807">
    <w:name w:val="90035C2C0A514F7BBE1C25EA7389D4807"/>
    <w:rsid w:val="00376B41"/>
    <w:rPr>
      <w:rFonts w:eastAsiaTheme="minorHAnsi"/>
      <w:lang w:eastAsia="en-US"/>
    </w:rPr>
  </w:style>
  <w:style w:type="paragraph" w:customStyle="1" w:styleId="6DE8419C7C5F4032962DD39C770821F77">
    <w:name w:val="6DE8419C7C5F4032962DD39C770821F77"/>
    <w:rsid w:val="00376B41"/>
    <w:rPr>
      <w:rFonts w:eastAsiaTheme="minorHAnsi"/>
      <w:lang w:eastAsia="en-US"/>
    </w:rPr>
  </w:style>
  <w:style w:type="paragraph" w:customStyle="1" w:styleId="BD7A0381E1EE45B2AB85C6685C1510D67">
    <w:name w:val="BD7A0381E1EE45B2AB85C6685C1510D67"/>
    <w:rsid w:val="00376B41"/>
    <w:rPr>
      <w:rFonts w:eastAsiaTheme="minorHAnsi"/>
      <w:lang w:eastAsia="en-US"/>
    </w:rPr>
  </w:style>
  <w:style w:type="paragraph" w:customStyle="1" w:styleId="6154AC1EC3394F6485E2B630E08262E17">
    <w:name w:val="6154AC1EC3394F6485E2B630E08262E17"/>
    <w:rsid w:val="00376B41"/>
    <w:rPr>
      <w:rFonts w:eastAsiaTheme="minorHAnsi"/>
      <w:lang w:eastAsia="en-US"/>
    </w:rPr>
  </w:style>
  <w:style w:type="paragraph" w:customStyle="1" w:styleId="2B35382CF1AE48739F2D8C8E3B0DCA277">
    <w:name w:val="2B35382CF1AE48739F2D8C8E3B0DCA277"/>
    <w:rsid w:val="00376B41"/>
    <w:rPr>
      <w:rFonts w:eastAsiaTheme="minorHAnsi"/>
      <w:lang w:eastAsia="en-US"/>
    </w:rPr>
  </w:style>
  <w:style w:type="paragraph" w:customStyle="1" w:styleId="A32026C2F0414AE2BD22FE389C199A797">
    <w:name w:val="A32026C2F0414AE2BD22FE389C199A797"/>
    <w:rsid w:val="00376B41"/>
    <w:rPr>
      <w:rFonts w:eastAsiaTheme="minorHAnsi"/>
      <w:lang w:eastAsia="en-US"/>
    </w:rPr>
  </w:style>
  <w:style w:type="paragraph" w:customStyle="1" w:styleId="0D5DD23CB9ED4D2E8A576C4E4D2387087">
    <w:name w:val="0D5DD23CB9ED4D2E8A576C4E4D2387087"/>
    <w:rsid w:val="00376B41"/>
    <w:rPr>
      <w:rFonts w:eastAsiaTheme="minorHAnsi"/>
      <w:lang w:eastAsia="en-US"/>
    </w:rPr>
  </w:style>
  <w:style w:type="paragraph" w:customStyle="1" w:styleId="3F337497215D44C29F76A6FC74C4CF457">
    <w:name w:val="3F337497215D44C29F76A6FC74C4CF457"/>
    <w:rsid w:val="00376B41"/>
    <w:rPr>
      <w:rFonts w:eastAsiaTheme="minorHAnsi"/>
      <w:lang w:eastAsia="en-US"/>
    </w:rPr>
  </w:style>
  <w:style w:type="paragraph" w:customStyle="1" w:styleId="5066AF6A3C3345F9AD451C0BB8993D0E7">
    <w:name w:val="5066AF6A3C3345F9AD451C0BB8993D0E7"/>
    <w:rsid w:val="00376B41"/>
    <w:rPr>
      <w:rFonts w:eastAsiaTheme="minorHAnsi"/>
      <w:lang w:eastAsia="en-US"/>
    </w:rPr>
  </w:style>
  <w:style w:type="paragraph" w:customStyle="1" w:styleId="65EDA0FE7DD643CB96DFBB64F522A96F7">
    <w:name w:val="65EDA0FE7DD643CB96DFBB64F522A96F7"/>
    <w:rsid w:val="00376B41"/>
    <w:rPr>
      <w:rFonts w:eastAsiaTheme="minorHAnsi"/>
      <w:lang w:eastAsia="en-US"/>
    </w:rPr>
  </w:style>
  <w:style w:type="paragraph" w:customStyle="1" w:styleId="0ABA61BFEF37481CBF4E35CA70B3320E7">
    <w:name w:val="0ABA61BFEF37481CBF4E35CA70B3320E7"/>
    <w:rsid w:val="00376B41"/>
    <w:rPr>
      <w:rFonts w:eastAsiaTheme="minorHAnsi"/>
      <w:lang w:eastAsia="en-US"/>
    </w:rPr>
  </w:style>
  <w:style w:type="paragraph" w:customStyle="1" w:styleId="6AB2F74E48E84A5AB6275EF1454DDF8A">
    <w:name w:val="6AB2F74E48E84A5AB6275EF1454DDF8A"/>
    <w:rsid w:val="00376B41"/>
  </w:style>
  <w:style w:type="paragraph" w:customStyle="1" w:styleId="BC41D27327664C1ABF7943C2AB4598D7">
    <w:name w:val="BC41D27327664C1ABF7943C2AB4598D7"/>
    <w:rsid w:val="00376B41"/>
  </w:style>
  <w:style w:type="paragraph" w:customStyle="1" w:styleId="639838F7BA5B479893E37BB3E976EBB4">
    <w:name w:val="639838F7BA5B479893E37BB3E976EBB4"/>
    <w:rsid w:val="00376B41"/>
  </w:style>
  <w:style w:type="paragraph" w:customStyle="1" w:styleId="09A1663F6A8C4DD8999D97B3CD894D83">
    <w:name w:val="09A1663F6A8C4DD8999D97B3CD894D83"/>
    <w:rsid w:val="00376B41"/>
  </w:style>
  <w:style w:type="paragraph" w:customStyle="1" w:styleId="39A9449AC933442BA419BBC65542191D">
    <w:name w:val="39A9449AC933442BA419BBC65542191D"/>
    <w:rsid w:val="00376B41"/>
  </w:style>
  <w:style w:type="paragraph" w:customStyle="1" w:styleId="5C052A6991F042F38FD6C20C9BD9AB49">
    <w:name w:val="5C052A6991F042F38FD6C20C9BD9AB49"/>
    <w:rsid w:val="00376B41"/>
  </w:style>
  <w:style w:type="paragraph" w:customStyle="1" w:styleId="39A9449AC933442BA419BBC65542191D1">
    <w:name w:val="39A9449AC933442BA419BBC65542191D1"/>
    <w:rsid w:val="00047C14"/>
    <w:rPr>
      <w:rFonts w:eastAsiaTheme="minorHAnsi"/>
      <w:lang w:eastAsia="en-US"/>
    </w:rPr>
  </w:style>
  <w:style w:type="paragraph" w:customStyle="1" w:styleId="5C052A6991F042F38FD6C20C9BD9AB491">
    <w:name w:val="5C052A6991F042F38FD6C20C9BD9AB491"/>
    <w:rsid w:val="00047C14"/>
    <w:rPr>
      <w:rFonts w:eastAsiaTheme="minorHAnsi"/>
      <w:lang w:eastAsia="en-US"/>
    </w:rPr>
  </w:style>
  <w:style w:type="paragraph" w:customStyle="1" w:styleId="D3FC1463B7984A19A643542CAAA284438">
    <w:name w:val="D3FC1463B7984A19A643542CAAA284438"/>
    <w:rsid w:val="00047C14"/>
    <w:rPr>
      <w:rFonts w:eastAsiaTheme="minorHAnsi"/>
      <w:lang w:eastAsia="en-US"/>
    </w:rPr>
  </w:style>
  <w:style w:type="paragraph" w:customStyle="1" w:styleId="CA0198139C764931B84156863822CFFB8">
    <w:name w:val="CA0198139C764931B84156863822CFFB8"/>
    <w:rsid w:val="00047C14"/>
    <w:rPr>
      <w:rFonts w:eastAsiaTheme="minorHAnsi"/>
      <w:lang w:eastAsia="en-US"/>
    </w:rPr>
  </w:style>
  <w:style w:type="paragraph" w:customStyle="1" w:styleId="2B3512FD1CD14E57889465AE28191EE58">
    <w:name w:val="2B3512FD1CD14E57889465AE28191EE58"/>
    <w:rsid w:val="00047C14"/>
    <w:rPr>
      <w:rFonts w:eastAsiaTheme="minorHAnsi"/>
      <w:lang w:eastAsia="en-US"/>
    </w:rPr>
  </w:style>
  <w:style w:type="paragraph" w:customStyle="1" w:styleId="3273D749ED7F4BDF8C8AB6634670B2208">
    <w:name w:val="3273D749ED7F4BDF8C8AB6634670B2208"/>
    <w:rsid w:val="00047C14"/>
    <w:rPr>
      <w:rFonts w:eastAsiaTheme="minorHAnsi"/>
      <w:lang w:eastAsia="en-US"/>
    </w:rPr>
  </w:style>
  <w:style w:type="paragraph" w:customStyle="1" w:styleId="81379AA3B6B3464F9B2A6E2B8322485B7">
    <w:name w:val="81379AA3B6B3464F9B2A6E2B8322485B7"/>
    <w:rsid w:val="00047C14"/>
    <w:rPr>
      <w:rFonts w:eastAsiaTheme="minorHAnsi"/>
      <w:lang w:eastAsia="en-US"/>
    </w:rPr>
  </w:style>
  <w:style w:type="paragraph" w:customStyle="1" w:styleId="9D40F734B11F4EDC9678AFA5EE09570D7">
    <w:name w:val="9D40F734B11F4EDC9678AFA5EE09570D7"/>
    <w:rsid w:val="00047C14"/>
    <w:rPr>
      <w:rFonts w:eastAsiaTheme="minorHAnsi"/>
      <w:lang w:eastAsia="en-US"/>
    </w:rPr>
  </w:style>
  <w:style w:type="paragraph" w:customStyle="1" w:styleId="90035C2C0A514F7BBE1C25EA7389D4808">
    <w:name w:val="90035C2C0A514F7BBE1C25EA7389D4808"/>
    <w:rsid w:val="00047C14"/>
    <w:rPr>
      <w:rFonts w:eastAsiaTheme="minorHAnsi"/>
      <w:lang w:eastAsia="en-US"/>
    </w:rPr>
  </w:style>
  <w:style w:type="paragraph" w:customStyle="1" w:styleId="6DE8419C7C5F4032962DD39C770821F78">
    <w:name w:val="6DE8419C7C5F4032962DD39C770821F78"/>
    <w:rsid w:val="00047C14"/>
    <w:rPr>
      <w:rFonts w:eastAsiaTheme="minorHAnsi"/>
      <w:lang w:eastAsia="en-US"/>
    </w:rPr>
  </w:style>
  <w:style w:type="paragraph" w:customStyle="1" w:styleId="BD7A0381E1EE45B2AB85C6685C1510D68">
    <w:name w:val="BD7A0381E1EE45B2AB85C6685C1510D68"/>
    <w:rsid w:val="00047C14"/>
    <w:rPr>
      <w:rFonts w:eastAsiaTheme="minorHAnsi"/>
      <w:lang w:eastAsia="en-US"/>
    </w:rPr>
  </w:style>
  <w:style w:type="paragraph" w:customStyle="1" w:styleId="6154AC1EC3394F6485E2B630E08262E18">
    <w:name w:val="6154AC1EC3394F6485E2B630E08262E18"/>
    <w:rsid w:val="00047C14"/>
    <w:rPr>
      <w:rFonts w:eastAsiaTheme="minorHAnsi"/>
      <w:lang w:eastAsia="en-US"/>
    </w:rPr>
  </w:style>
  <w:style w:type="paragraph" w:customStyle="1" w:styleId="2B35382CF1AE48739F2D8C8E3B0DCA278">
    <w:name w:val="2B35382CF1AE48739F2D8C8E3B0DCA278"/>
    <w:rsid w:val="00047C14"/>
    <w:rPr>
      <w:rFonts w:eastAsiaTheme="minorHAnsi"/>
      <w:lang w:eastAsia="en-US"/>
    </w:rPr>
  </w:style>
  <w:style w:type="paragraph" w:customStyle="1" w:styleId="A32026C2F0414AE2BD22FE389C199A798">
    <w:name w:val="A32026C2F0414AE2BD22FE389C199A798"/>
    <w:rsid w:val="00047C14"/>
    <w:rPr>
      <w:rFonts w:eastAsiaTheme="minorHAnsi"/>
      <w:lang w:eastAsia="en-US"/>
    </w:rPr>
  </w:style>
  <w:style w:type="paragraph" w:customStyle="1" w:styleId="0D5DD23CB9ED4D2E8A576C4E4D2387088">
    <w:name w:val="0D5DD23CB9ED4D2E8A576C4E4D2387088"/>
    <w:rsid w:val="00047C14"/>
    <w:rPr>
      <w:rFonts w:eastAsiaTheme="minorHAnsi"/>
      <w:lang w:eastAsia="en-US"/>
    </w:rPr>
  </w:style>
  <w:style w:type="paragraph" w:customStyle="1" w:styleId="3F337497215D44C29F76A6FC74C4CF458">
    <w:name w:val="3F337497215D44C29F76A6FC74C4CF458"/>
    <w:rsid w:val="00047C14"/>
    <w:rPr>
      <w:rFonts w:eastAsiaTheme="minorHAnsi"/>
      <w:lang w:eastAsia="en-US"/>
    </w:rPr>
  </w:style>
  <w:style w:type="paragraph" w:customStyle="1" w:styleId="5066AF6A3C3345F9AD451C0BB8993D0E8">
    <w:name w:val="5066AF6A3C3345F9AD451C0BB8993D0E8"/>
    <w:rsid w:val="00047C14"/>
    <w:rPr>
      <w:rFonts w:eastAsiaTheme="minorHAnsi"/>
      <w:lang w:eastAsia="en-US"/>
    </w:rPr>
  </w:style>
  <w:style w:type="paragraph" w:customStyle="1" w:styleId="65EDA0FE7DD643CB96DFBB64F522A96F8">
    <w:name w:val="65EDA0FE7DD643CB96DFBB64F522A96F8"/>
    <w:rsid w:val="00047C14"/>
    <w:rPr>
      <w:rFonts w:eastAsiaTheme="minorHAnsi"/>
      <w:lang w:eastAsia="en-US"/>
    </w:rPr>
  </w:style>
  <w:style w:type="paragraph" w:customStyle="1" w:styleId="0ABA61BFEF37481CBF4E35CA70B3320E8">
    <w:name w:val="0ABA61BFEF37481CBF4E35CA70B3320E8"/>
    <w:rsid w:val="00047C14"/>
    <w:rPr>
      <w:rFonts w:eastAsiaTheme="minorHAnsi"/>
      <w:lang w:eastAsia="en-US"/>
    </w:rPr>
  </w:style>
  <w:style w:type="paragraph" w:customStyle="1" w:styleId="39A9449AC933442BA419BBC65542191D2">
    <w:name w:val="39A9449AC933442BA419BBC65542191D2"/>
    <w:rsid w:val="007F502F"/>
    <w:rPr>
      <w:rFonts w:eastAsiaTheme="minorHAnsi"/>
      <w:lang w:eastAsia="en-US"/>
    </w:rPr>
  </w:style>
  <w:style w:type="paragraph" w:customStyle="1" w:styleId="5C052A6991F042F38FD6C20C9BD9AB492">
    <w:name w:val="5C052A6991F042F38FD6C20C9BD9AB492"/>
    <w:rsid w:val="007F502F"/>
    <w:rPr>
      <w:rFonts w:eastAsiaTheme="minorHAnsi"/>
      <w:lang w:eastAsia="en-US"/>
    </w:rPr>
  </w:style>
  <w:style w:type="paragraph" w:customStyle="1" w:styleId="D3FC1463B7984A19A643542CAAA284439">
    <w:name w:val="D3FC1463B7984A19A643542CAAA284439"/>
    <w:rsid w:val="007F502F"/>
    <w:rPr>
      <w:rFonts w:eastAsiaTheme="minorHAnsi"/>
      <w:lang w:eastAsia="en-US"/>
    </w:rPr>
  </w:style>
  <w:style w:type="paragraph" w:customStyle="1" w:styleId="CA0198139C764931B84156863822CFFB9">
    <w:name w:val="CA0198139C764931B84156863822CFFB9"/>
    <w:rsid w:val="007F502F"/>
    <w:rPr>
      <w:rFonts w:eastAsiaTheme="minorHAnsi"/>
      <w:lang w:eastAsia="en-US"/>
    </w:rPr>
  </w:style>
  <w:style w:type="paragraph" w:customStyle="1" w:styleId="2B3512FD1CD14E57889465AE28191EE59">
    <w:name w:val="2B3512FD1CD14E57889465AE28191EE59"/>
    <w:rsid w:val="007F502F"/>
    <w:rPr>
      <w:rFonts w:eastAsiaTheme="minorHAnsi"/>
      <w:lang w:eastAsia="en-US"/>
    </w:rPr>
  </w:style>
  <w:style w:type="paragraph" w:customStyle="1" w:styleId="3273D749ED7F4BDF8C8AB6634670B2209">
    <w:name w:val="3273D749ED7F4BDF8C8AB6634670B2209"/>
    <w:rsid w:val="007F502F"/>
    <w:rPr>
      <w:rFonts w:eastAsiaTheme="minorHAnsi"/>
      <w:lang w:eastAsia="en-US"/>
    </w:rPr>
  </w:style>
  <w:style w:type="paragraph" w:customStyle="1" w:styleId="81379AA3B6B3464F9B2A6E2B8322485B8">
    <w:name w:val="81379AA3B6B3464F9B2A6E2B8322485B8"/>
    <w:rsid w:val="007F502F"/>
    <w:rPr>
      <w:rFonts w:eastAsiaTheme="minorHAnsi"/>
      <w:lang w:eastAsia="en-US"/>
    </w:rPr>
  </w:style>
  <w:style w:type="paragraph" w:customStyle="1" w:styleId="9D40F734B11F4EDC9678AFA5EE09570D8">
    <w:name w:val="9D40F734B11F4EDC9678AFA5EE09570D8"/>
    <w:rsid w:val="007F502F"/>
    <w:rPr>
      <w:rFonts w:eastAsiaTheme="minorHAnsi"/>
      <w:lang w:eastAsia="en-US"/>
    </w:rPr>
  </w:style>
  <w:style w:type="paragraph" w:customStyle="1" w:styleId="90035C2C0A514F7BBE1C25EA7389D4809">
    <w:name w:val="90035C2C0A514F7BBE1C25EA7389D4809"/>
    <w:rsid w:val="007F502F"/>
    <w:rPr>
      <w:rFonts w:eastAsiaTheme="minorHAnsi"/>
      <w:lang w:eastAsia="en-US"/>
    </w:rPr>
  </w:style>
  <w:style w:type="paragraph" w:customStyle="1" w:styleId="6DE8419C7C5F4032962DD39C770821F79">
    <w:name w:val="6DE8419C7C5F4032962DD39C770821F79"/>
    <w:rsid w:val="007F502F"/>
    <w:rPr>
      <w:rFonts w:eastAsiaTheme="minorHAnsi"/>
      <w:lang w:eastAsia="en-US"/>
    </w:rPr>
  </w:style>
  <w:style w:type="paragraph" w:customStyle="1" w:styleId="BD7A0381E1EE45B2AB85C6685C1510D69">
    <w:name w:val="BD7A0381E1EE45B2AB85C6685C1510D69"/>
    <w:rsid w:val="007F502F"/>
    <w:rPr>
      <w:rFonts w:eastAsiaTheme="minorHAnsi"/>
      <w:lang w:eastAsia="en-US"/>
    </w:rPr>
  </w:style>
  <w:style w:type="paragraph" w:customStyle="1" w:styleId="6154AC1EC3394F6485E2B630E08262E19">
    <w:name w:val="6154AC1EC3394F6485E2B630E08262E19"/>
    <w:rsid w:val="007F502F"/>
    <w:rPr>
      <w:rFonts w:eastAsiaTheme="minorHAnsi"/>
      <w:lang w:eastAsia="en-US"/>
    </w:rPr>
  </w:style>
  <w:style w:type="paragraph" w:customStyle="1" w:styleId="2B35382CF1AE48739F2D8C8E3B0DCA279">
    <w:name w:val="2B35382CF1AE48739F2D8C8E3B0DCA279"/>
    <w:rsid w:val="007F502F"/>
    <w:rPr>
      <w:rFonts w:eastAsiaTheme="minorHAnsi"/>
      <w:lang w:eastAsia="en-US"/>
    </w:rPr>
  </w:style>
  <w:style w:type="paragraph" w:customStyle="1" w:styleId="A32026C2F0414AE2BD22FE389C199A799">
    <w:name w:val="A32026C2F0414AE2BD22FE389C199A799"/>
    <w:rsid w:val="007F502F"/>
    <w:rPr>
      <w:rFonts w:eastAsiaTheme="minorHAnsi"/>
      <w:lang w:eastAsia="en-US"/>
    </w:rPr>
  </w:style>
  <w:style w:type="paragraph" w:customStyle="1" w:styleId="0D5DD23CB9ED4D2E8A576C4E4D2387089">
    <w:name w:val="0D5DD23CB9ED4D2E8A576C4E4D2387089"/>
    <w:rsid w:val="007F502F"/>
    <w:rPr>
      <w:rFonts w:eastAsiaTheme="minorHAnsi"/>
      <w:lang w:eastAsia="en-US"/>
    </w:rPr>
  </w:style>
  <w:style w:type="paragraph" w:customStyle="1" w:styleId="3F337497215D44C29F76A6FC74C4CF459">
    <w:name w:val="3F337497215D44C29F76A6FC74C4CF459"/>
    <w:rsid w:val="007F502F"/>
    <w:rPr>
      <w:rFonts w:eastAsiaTheme="minorHAnsi"/>
      <w:lang w:eastAsia="en-US"/>
    </w:rPr>
  </w:style>
  <w:style w:type="paragraph" w:customStyle="1" w:styleId="5066AF6A3C3345F9AD451C0BB8993D0E9">
    <w:name w:val="5066AF6A3C3345F9AD451C0BB8993D0E9"/>
    <w:rsid w:val="007F502F"/>
    <w:rPr>
      <w:rFonts w:eastAsiaTheme="minorHAnsi"/>
      <w:lang w:eastAsia="en-US"/>
    </w:rPr>
  </w:style>
  <w:style w:type="paragraph" w:customStyle="1" w:styleId="65EDA0FE7DD643CB96DFBB64F522A96F9">
    <w:name w:val="65EDA0FE7DD643CB96DFBB64F522A96F9"/>
    <w:rsid w:val="007F502F"/>
    <w:rPr>
      <w:rFonts w:eastAsiaTheme="minorHAnsi"/>
      <w:lang w:eastAsia="en-US"/>
    </w:rPr>
  </w:style>
  <w:style w:type="paragraph" w:customStyle="1" w:styleId="0ABA61BFEF37481CBF4E35CA70B3320E9">
    <w:name w:val="0ABA61BFEF37481CBF4E35CA70B3320E9"/>
    <w:rsid w:val="007F502F"/>
    <w:rPr>
      <w:rFonts w:eastAsiaTheme="minorHAnsi"/>
      <w:lang w:eastAsia="en-US"/>
    </w:rPr>
  </w:style>
  <w:style w:type="paragraph" w:customStyle="1" w:styleId="39A9449AC933442BA419BBC65542191D3">
    <w:name w:val="39A9449AC933442BA419BBC65542191D3"/>
    <w:rsid w:val="000E5BB6"/>
    <w:rPr>
      <w:rFonts w:eastAsiaTheme="minorHAnsi"/>
      <w:lang w:eastAsia="en-US"/>
    </w:rPr>
  </w:style>
  <w:style w:type="paragraph" w:customStyle="1" w:styleId="5C052A6991F042F38FD6C20C9BD9AB493">
    <w:name w:val="5C052A6991F042F38FD6C20C9BD9AB493"/>
    <w:rsid w:val="000E5BB6"/>
    <w:rPr>
      <w:rFonts w:eastAsiaTheme="minorHAnsi"/>
      <w:lang w:eastAsia="en-US"/>
    </w:rPr>
  </w:style>
  <w:style w:type="paragraph" w:customStyle="1" w:styleId="D3FC1463B7984A19A643542CAAA2844310">
    <w:name w:val="D3FC1463B7984A19A643542CAAA2844310"/>
    <w:rsid w:val="000E5BB6"/>
    <w:rPr>
      <w:rFonts w:eastAsiaTheme="minorHAnsi"/>
      <w:lang w:eastAsia="en-US"/>
    </w:rPr>
  </w:style>
  <w:style w:type="paragraph" w:customStyle="1" w:styleId="CA0198139C764931B84156863822CFFB10">
    <w:name w:val="CA0198139C764931B84156863822CFFB10"/>
    <w:rsid w:val="000E5BB6"/>
    <w:rPr>
      <w:rFonts w:eastAsiaTheme="minorHAnsi"/>
      <w:lang w:eastAsia="en-US"/>
    </w:rPr>
  </w:style>
  <w:style w:type="paragraph" w:customStyle="1" w:styleId="2B3512FD1CD14E57889465AE28191EE510">
    <w:name w:val="2B3512FD1CD14E57889465AE28191EE510"/>
    <w:rsid w:val="000E5BB6"/>
    <w:rPr>
      <w:rFonts w:eastAsiaTheme="minorHAnsi"/>
      <w:lang w:eastAsia="en-US"/>
    </w:rPr>
  </w:style>
  <w:style w:type="paragraph" w:customStyle="1" w:styleId="3273D749ED7F4BDF8C8AB6634670B22010">
    <w:name w:val="3273D749ED7F4BDF8C8AB6634670B22010"/>
    <w:rsid w:val="000E5BB6"/>
    <w:rPr>
      <w:rFonts w:eastAsiaTheme="minorHAnsi"/>
      <w:lang w:eastAsia="en-US"/>
    </w:rPr>
  </w:style>
  <w:style w:type="paragraph" w:customStyle="1" w:styleId="81379AA3B6B3464F9B2A6E2B8322485B9">
    <w:name w:val="81379AA3B6B3464F9B2A6E2B8322485B9"/>
    <w:rsid w:val="000E5BB6"/>
    <w:rPr>
      <w:rFonts w:eastAsiaTheme="minorHAnsi"/>
      <w:lang w:eastAsia="en-US"/>
    </w:rPr>
  </w:style>
  <w:style w:type="paragraph" w:customStyle="1" w:styleId="9D40F734B11F4EDC9678AFA5EE09570D9">
    <w:name w:val="9D40F734B11F4EDC9678AFA5EE09570D9"/>
    <w:rsid w:val="000E5BB6"/>
    <w:rPr>
      <w:rFonts w:eastAsiaTheme="minorHAnsi"/>
      <w:lang w:eastAsia="en-US"/>
    </w:rPr>
  </w:style>
  <w:style w:type="paragraph" w:customStyle="1" w:styleId="90035C2C0A514F7BBE1C25EA7389D48010">
    <w:name w:val="90035C2C0A514F7BBE1C25EA7389D48010"/>
    <w:rsid w:val="000E5BB6"/>
    <w:rPr>
      <w:rFonts w:eastAsiaTheme="minorHAnsi"/>
      <w:lang w:eastAsia="en-US"/>
    </w:rPr>
  </w:style>
  <w:style w:type="paragraph" w:customStyle="1" w:styleId="6DE8419C7C5F4032962DD39C770821F710">
    <w:name w:val="6DE8419C7C5F4032962DD39C770821F710"/>
    <w:rsid w:val="000E5BB6"/>
    <w:rPr>
      <w:rFonts w:eastAsiaTheme="minorHAnsi"/>
      <w:lang w:eastAsia="en-US"/>
    </w:rPr>
  </w:style>
  <w:style w:type="paragraph" w:customStyle="1" w:styleId="BD7A0381E1EE45B2AB85C6685C1510D610">
    <w:name w:val="BD7A0381E1EE45B2AB85C6685C1510D610"/>
    <w:rsid w:val="000E5BB6"/>
    <w:rPr>
      <w:rFonts w:eastAsiaTheme="minorHAnsi"/>
      <w:lang w:eastAsia="en-US"/>
    </w:rPr>
  </w:style>
  <w:style w:type="paragraph" w:customStyle="1" w:styleId="6154AC1EC3394F6485E2B630E08262E110">
    <w:name w:val="6154AC1EC3394F6485E2B630E08262E110"/>
    <w:rsid w:val="000E5BB6"/>
    <w:rPr>
      <w:rFonts w:eastAsiaTheme="minorHAnsi"/>
      <w:lang w:eastAsia="en-US"/>
    </w:rPr>
  </w:style>
  <w:style w:type="paragraph" w:customStyle="1" w:styleId="2B35382CF1AE48739F2D8C8E3B0DCA2710">
    <w:name w:val="2B35382CF1AE48739F2D8C8E3B0DCA2710"/>
    <w:rsid w:val="000E5BB6"/>
    <w:rPr>
      <w:rFonts w:eastAsiaTheme="minorHAnsi"/>
      <w:lang w:eastAsia="en-US"/>
    </w:rPr>
  </w:style>
  <w:style w:type="paragraph" w:customStyle="1" w:styleId="A32026C2F0414AE2BD22FE389C199A7910">
    <w:name w:val="A32026C2F0414AE2BD22FE389C199A7910"/>
    <w:rsid w:val="000E5BB6"/>
    <w:rPr>
      <w:rFonts w:eastAsiaTheme="minorHAnsi"/>
      <w:lang w:eastAsia="en-US"/>
    </w:rPr>
  </w:style>
  <w:style w:type="paragraph" w:customStyle="1" w:styleId="0D5DD23CB9ED4D2E8A576C4E4D23870810">
    <w:name w:val="0D5DD23CB9ED4D2E8A576C4E4D23870810"/>
    <w:rsid w:val="000E5BB6"/>
    <w:rPr>
      <w:rFonts w:eastAsiaTheme="minorHAnsi"/>
      <w:lang w:eastAsia="en-US"/>
    </w:rPr>
  </w:style>
  <w:style w:type="paragraph" w:customStyle="1" w:styleId="3F337497215D44C29F76A6FC74C4CF4510">
    <w:name w:val="3F337497215D44C29F76A6FC74C4CF4510"/>
    <w:rsid w:val="000E5BB6"/>
    <w:rPr>
      <w:rFonts w:eastAsiaTheme="minorHAnsi"/>
      <w:lang w:eastAsia="en-US"/>
    </w:rPr>
  </w:style>
  <w:style w:type="paragraph" w:customStyle="1" w:styleId="5066AF6A3C3345F9AD451C0BB8993D0E10">
    <w:name w:val="5066AF6A3C3345F9AD451C0BB8993D0E10"/>
    <w:rsid w:val="000E5BB6"/>
    <w:rPr>
      <w:rFonts w:eastAsiaTheme="minorHAnsi"/>
      <w:lang w:eastAsia="en-US"/>
    </w:rPr>
  </w:style>
  <w:style w:type="paragraph" w:customStyle="1" w:styleId="65EDA0FE7DD643CB96DFBB64F522A96F10">
    <w:name w:val="65EDA0FE7DD643CB96DFBB64F522A96F10"/>
    <w:rsid w:val="000E5BB6"/>
    <w:rPr>
      <w:rFonts w:eastAsiaTheme="minorHAnsi"/>
      <w:lang w:eastAsia="en-US"/>
    </w:rPr>
  </w:style>
  <w:style w:type="paragraph" w:customStyle="1" w:styleId="0ABA61BFEF37481CBF4E35CA70B3320E10">
    <w:name w:val="0ABA61BFEF37481CBF4E35CA70B3320E10"/>
    <w:rsid w:val="000E5BB6"/>
    <w:rPr>
      <w:rFonts w:eastAsiaTheme="minorHAnsi"/>
      <w:lang w:eastAsia="en-US"/>
    </w:rPr>
  </w:style>
  <w:style w:type="paragraph" w:customStyle="1" w:styleId="39A9449AC933442BA419BBC65542191D4">
    <w:name w:val="39A9449AC933442BA419BBC65542191D4"/>
    <w:rsid w:val="00CB46E6"/>
    <w:rPr>
      <w:rFonts w:eastAsiaTheme="minorHAnsi"/>
      <w:lang w:eastAsia="en-US"/>
    </w:rPr>
  </w:style>
  <w:style w:type="paragraph" w:customStyle="1" w:styleId="5C052A6991F042F38FD6C20C9BD9AB494">
    <w:name w:val="5C052A6991F042F38FD6C20C9BD9AB494"/>
    <w:rsid w:val="00CB46E6"/>
    <w:rPr>
      <w:rFonts w:eastAsiaTheme="minorHAnsi"/>
      <w:lang w:eastAsia="en-US"/>
    </w:rPr>
  </w:style>
  <w:style w:type="paragraph" w:customStyle="1" w:styleId="D3FC1463B7984A19A643542CAAA2844311">
    <w:name w:val="D3FC1463B7984A19A643542CAAA2844311"/>
    <w:rsid w:val="00CB46E6"/>
    <w:rPr>
      <w:rFonts w:eastAsiaTheme="minorHAnsi"/>
      <w:lang w:eastAsia="en-US"/>
    </w:rPr>
  </w:style>
  <w:style w:type="paragraph" w:customStyle="1" w:styleId="CA0198139C764931B84156863822CFFB11">
    <w:name w:val="CA0198139C764931B84156863822CFFB11"/>
    <w:rsid w:val="00CB46E6"/>
    <w:rPr>
      <w:rFonts w:eastAsiaTheme="minorHAnsi"/>
      <w:lang w:eastAsia="en-US"/>
    </w:rPr>
  </w:style>
  <w:style w:type="paragraph" w:customStyle="1" w:styleId="2B3512FD1CD14E57889465AE28191EE511">
    <w:name w:val="2B3512FD1CD14E57889465AE28191EE511"/>
    <w:rsid w:val="00CB46E6"/>
    <w:rPr>
      <w:rFonts w:eastAsiaTheme="minorHAnsi"/>
      <w:lang w:eastAsia="en-US"/>
    </w:rPr>
  </w:style>
  <w:style w:type="paragraph" w:customStyle="1" w:styleId="3273D749ED7F4BDF8C8AB6634670B22011">
    <w:name w:val="3273D749ED7F4BDF8C8AB6634670B22011"/>
    <w:rsid w:val="00CB46E6"/>
    <w:rPr>
      <w:rFonts w:eastAsiaTheme="minorHAnsi"/>
      <w:lang w:eastAsia="en-US"/>
    </w:rPr>
  </w:style>
  <w:style w:type="paragraph" w:customStyle="1" w:styleId="81379AA3B6B3464F9B2A6E2B8322485B10">
    <w:name w:val="81379AA3B6B3464F9B2A6E2B8322485B10"/>
    <w:rsid w:val="00CB46E6"/>
    <w:rPr>
      <w:rFonts w:eastAsiaTheme="minorHAnsi"/>
      <w:lang w:eastAsia="en-US"/>
    </w:rPr>
  </w:style>
  <w:style w:type="paragraph" w:customStyle="1" w:styleId="9D40F734B11F4EDC9678AFA5EE09570D10">
    <w:name w:val="9D40F734B11F4EDC9678AFA5EE09570D10"/>
    <w:rsid w:val="00CB46E6"/>
    <w:rPr>
      <w:rFonts w:eastAsiaTheme="minorHAnsi"/>
      <w:lang w:eastAsia="en-US"/>
    </w:rPr>
  </w:style>
  <w:style w:type="paragraph" w:customStyle="1" w:styleId="90035C2C0A514F7BBE1C25EA7389D48011">
    <w:name w:val="90035C2C0A514F7BBE1C25EA7389D48011"/>
    <w:rsid w:val="00CB46E6"/>
    <w:rPr>
      <w:rFonts w:eastAsiaTheme="minorHAnsi"/>
      <w:lang w:eastAsia="en-US"/>
    </w:rPr>
  </w:style>
  <w:style w:type="paragraph" w:customStyle="1" w:styleId="6DE8419C7C5F4032962DD39C770821F711">
    <w:name w:val="6DE8419C7C5F4032962DD39C770821F711"/>
    <w:rsid w:val="00CB46E6"/>
    <w:rPr>
      <w:rFonts w:eastAsiaTheme="minorHAnsi"/>
      <w:lang w:eastAsia="en-US"/>
    </w:rPr>
  </w:style>
  <w:style w:type="paragraph" w:customStyle="1" w:styleId="BD7A0381E1EE45B2AB85C6685C1510D611">
    <w:name w:val="BD7A0381E1EE45B2AB85C6685C1510D611"/>
    <w:rsid w:val="00CB46E6"/>
    <w:rPr>
      <w:rFonts w:eastAsiaTheme="minorHAnsi"/>
      <w:lang w:eastAsia="en-US"/>
    </w:rPr>
  </w:style>
  <w:style w:type="paragraph" w:customStyle="1" w:styleId="6154AC1EC3394F6485E2B630E08262E111">
    <w:name w:val="6154AC1EC3394F6485E2B630E08262E111"/>
    <w:rsid w:val="00CB46E6"/>
    <w:rPr>
      <w:rFonts w:eastAsiaTheme="minorHAnsi"/>
      <w:lang w:eastAsia="en-US"/>
    </w:rPr>
  </w:style>
  <w:style w:type="paragraph" w:customStyle="1" w:styleId="2B35382CF1AE48739F2D8C8E3B0DCA2711">
    <w:name w:val="2B35382CF1AE48739F2D8C8E3B0DCA2711"/>
    <w:rsid w:val="00CB46E6"/>
    <w:rPr>
      <w:rFonts w:eastAsiaTheme="minorHAnsi"/>
      <w:lang w:eastAsia="en-US"/>
    </w:rPr>
  </w:style>
  <w:style w:type="paragraph" w:customStyle="1" w:styleId="A32026C2F0414AE2BD22FE389C199A7911">
    <w:name w:val="A32026C2F0414AE2BD22FE389C199A7911"/>
    <w:rsid w:val="00CB46E6"/>
    <w:rPr>
      <w:rFonts w:eastAsiaTheme="minorHAnsi"/>
      <w:lang w:eastAsia="en-US"/>
    </w:rPr>
  </w:style>
  <w:style w:type="paragraph" w:customStyle="1" w:styleId="0D5DD23CB9ED4D2E8A576C4E4D23870811">
    <w:name w:val="0D5DD23CB9ED4D2E8A576C4E4D23870811"/>
    <w:rsid w:val="00CB46E6"/>
    <w:rPr>
      <w:rFonts w:eastAsiaTheme="minorHAnsi"/>
      <w:lang w:eastAsia="en-US"/>
    </w:rPr>
  </w:style>
  <w:style w:type="paragraph" w:customStyle="1" w:styleId="3F337497215D44C29F76A6FC74C4CF4511">
    <w:name w:val="3F337497215D44C29F76A6FC74C4CF4511"/>
    <w:rsid w:val="00CB46E6"/>
    <w:rPr>
      <w:rFonts w:eastAsiaTheme="minorHAnsi"/>
      <w:lang w:eastAsia="en-US"/>
    </w:rPr>
  </w:style>
  <w:style w:type="paragraph" w:customStyle="1" w:styleId="5066AF6A3C3345F9AD451C0BB8993D0E11">
    <w:name w:val="5066AF6A3C3345F9AD451C0BB8993D0E11"/>
    <w:rsid w:val="00CB46E6"/>
    <w:rPr>
      <w:rFonts w:eastAsiaTheme="minorHAnsi"/>
      <w:lang w:eastAsia="en-US"/>
    </w:rPr>
  </w:style>
  <w:style w:type="paragraph" w:customStyle="1" w:styleId="65EDA0FE7DD643CB96DFBB64F522A96F11">
    <w:name w:val="65EDA0FE7DD643CB96DFBB64F522A96F11"/>
    <w:rsid w:val="00CB46E6"/>
    <w:rPr>
      <w:rFonts w:eastAsiaTheme="minorHAnsi"/>
      <w:lang w:eastAsia="en-US"/>
    </w:rPr>
  </w:style>
  <w:style w:type="paragraph" w:customStyle="1" w:styleId="0ABA61BFEF37481CBF4E35CA70B3320E11">
    <w:name w:val="0ABA61BFEF37481CBF4E35CA70B3320E11"/>
    <w:rsid w:val="00CB46E6"/>
    <w:rPr>
      <w:rFonts w:eastAsiaTheme="minorHAnsi"/>
      <w:lang w:eastAsia="en-US"/>
    </w:rPr>
  </w:style>
  <w:style w:type="paragraph" w:customStyle="1" w:styleId="39A9449AC933442BA419BBC65542191D5">
    <w:name w:val="39A9449AC933442BA419BBC65542191D5"/>
    <w:rsid w:val="00325363"/>
    <w:rPr>
      <w:rFonts w:eastAsiaTheme="minorHAnsi"/>
      <w:lang w:eastAsia="en-US"/>
    </w:rPr>
  </w:style>
  <w:style w:type="paragraph" w:customStyle="1" w:styleId="5C052A6991F042F38FD6C20C9BD9AB495">
    <w:name w:val="5C052A6991F042F38FD6C20C9BD9AB495"/>
    <w:rsid w:val="00325363"/>
    <w:rPr>
      <w:rFonts w:eastAsiaTheme="minorHAnsi"/>
      <w:lang w:eastAsia="en-US"/>
    </w:rPr>
  </w:style>
  <w:style w:type="paragraph" w:customStyle="1" w:styleId="D3FC1463B7984A19A643542CAAA2844312">
    <w:name w:val="D3FC1463B7984A19A643542CAAA2844312"/>
    <w:rsid w:val="00325363"/>
    <w:rPr>
      <w:rFonts w:eastAsiaTheme="minorHAnsi"/>
      <w:lang w:eastAsia="en-US"/>
    </w:rPr>
  </w:style>
  <w:style w:type="paragraph" w:customStyle="1" w:styleId="CA0198139C764931B84156863822CFFB12">
    <w:name w:val="CA0198139C764931B84156863822CFFB12"/>
    <w:rsid w:val="00325363"/>
    <w:rPr>
      <w:rFonts w:eastAsiaTheme="minorHAnsi"/>
      <w:lang w:eastAsia="en-US"/>
    </w:rPr>
  </w:style>
  <w:style w:type="paragraph" w:customStyle="1" w:styleId="2B3512FD1CD14E57889465AE28191EE512">
    <w:name w:val="2B3512FD1CD14E57889465AE28191EE512"/>
    <w:rsid w:val="00325363"/>
    <w:rPr>
      <w:rFonts w:eastAsiaTheme="minorHAnsi"/>
      <w:lang w:eastAsia="en-US"/>
    </w:rPr>
  </w:style>
  <w:style w:type="paragraph" w:customStyle="1" w:styleId="3273D749ED7F4BDF8C8AB6634670B22012">
    <w:name w:val="3273D749ED7F4BDF8C8AB6634670B22012"/>
    <w:rsid w:val="00325363"/>
    <w:rPr>
      <w:rFonts w:eastAsiaTheme="minorHAnsi"/>
      <w:lang w:eastAsia="en-US"/>
    </w:rPr>
  </w:style>
  <w:style w:type="paragraph" w:customStyle="1" w:styleId="81379AA3B6B3464F9B2A6E2B8322485B11">
    <w:name w:val="81379AA3B6B3464F9B2A6E2B8322485B11"/>
    <w:rsid w:val="00325363"/>
    <w:rPr>
      <w:rFonts w:eastAsiaTheme="minorHAnsi"/>
      <w:lang w:eastAsia="en-US"/>
    </w:rPr>
  </w:style>
  <w:style w:type="paragraph" w:customStyle="1" w:styleId="9D40F734B11F4EDC9678AFA5EE09570D11">
    <w:name w:val="9D40F734B11F4EDC9678AFA5EE09570D11"/>
    <w:rsid w:val="00325363"/>
    <w:rPr>
      <w:rFonts w:eastAsiaTheme="minorHAnsi"/>
      <w:lang w:eastAsia="en-US"/>
    </w:rPr>
  </w:style>
  <w:style w:type="paragraph" w:customStyle="1" w:styleId="90035C2C0A514F7BBE1C25EA7389D48012">
    <w:name w:val="90035C2C0A514F7BBE1C25EA7389D48012"/>
    <w:rsid w:val="00325363"/>
    <w:rPr>
      <w:rFonts w:eastAsiaTheme="minorHAnsi"/>
      <w:lang w:eastAsia="en-US"/>
    </w:rPr>
  </w:style>
  <w:style w:type="paragraph" w:customStyle="1" w:styleId="6DE8419C7C5F4032962DD39C770821F712">
    <w:name w:val="6DE8419C7C5F4032962DD39C770821F712"/>
    <w:rsid w:val="00325363"/>
    <w:rPr>
      <w:rFonts w:eastAsiaTheme="minorHAnsi"/>
      <w:lang w:eastAsia="en-US"/>
    </w:rPr>
  </w:style>
  <w:style w:type="paragraph" w:customStyle="1" w:styleId="BD7A0381E1EE45B2AB85C6685C1510D612">
    <w:name w:val="BD7A0381E1EE45B2AB85C6685C1510D612"/>
    <w:rsid w:val="00325363"/>
    <w:rPr>
      <w:rFonts w:eastAsiaTheme="minorHAnsi"/>
      <w:lang w:eastAsia="en-US"/>
    </w:rPr>
  </w:style>
  <w:style w:type="paragraph" w:customStyle="1" w:styleId="6154AC1EC3394F6485E2B630E08262E112">
    <w:name w:val="6154AC1EC3394F6485E2B630E08262E112"/>
    <w:rsid w:val="00325363"/>
    <w:rPr>
      <w:rFonts w:eastAsiaTheme="minorHAnsi"/>
      <w:lang w:eastAsia="en-US"/>
    </w:rPr>
  </w:style>
  <w:style w:type="paragraph" w:customStyle="1" w:styleId="2B35382CF1AE48739F2D8C8E3B0DCA2712">
    <w:name w:val="2B35382CF1AE48739F2D8C8E3B0DCA2712"/>
    <w:rsid w:val="00325363"/>
    <w:rPr>
      <w:rFonts w:eastAsiaTheme="minorHAnsi"/>
      <w:lang w:eastAsia="en-US"/>
    </w:rPr>
  </w:style>
  <w:style w:type="paragraph" w:customStyle="1" w:styleId="A32026C2F0414AE2BD22FE389C199A7912">
    <w:name w:val="A32026C2F0414AE2BD22FE389C199A7912"/>
    <w:rsid w:val="00325363"/>
    <w:rPr>
      <w:rFonts w:eastAsiaTheme="minorHAnsi"/>
      <w:lang w:eastAsia="en-US"/>
    </w:rPr>
  </w:style>
  <w:style w:type="paragraph" w:customStyle="1" w:styleId="0D5DD23CB9ED4D2E8A576C4E4D23870812">
    <w:name w:val="0D5DD23CB9ED4D2E8A576C4E4D23870812"/>
    <w:rsid w:val="00325363"/>
    <w:rPr>
      <w:rFonts w:eastAsiaTheme="minorHAnsi"/>
      <w:lang w:eastAsia="en-US"/>
    </w:rPr>
  </w:style>
  <w:style w:type="paragraph" w:customStyle="1" w:styleId="3F337497215D44C29F76A6FC74C4CF4512">
    <w:name w:val="3F337497215D44C29F76A6FC74C4CF4512"/>
    <w:rsid w:val="00325363"/>
    <w:rPr>
      <w:rFonts w:eastAsiaTheme="minorHAnsi"/>
      <w:lang w:eastAsia="en-US"/>
    </w:rPr>
  </w:style>
  <w:style w:type="paragraph" w:customStyle="1" w:styleId="5066AF6A3C3345F9AD451C0BB8993D0E12">
    <w:name w:val="5066AF6A3C3345F9AD451C0BB8993D0E12"/>
    <w:rsid w:val="00325363"/>
    <w:rPr>
      <w:rFonts w:eastAsiaTheme="minorHAnsi"/>
      <w:lang w:eastAsia="en-US"/>
    </w:rPr>
  </w:style>
  <w:style w:type="paragraph" w:customStyle="1" w:styleId="65EDA0FE7DD643CB96DFBB64F522A96F12">
    <w:name w:val="65EDA0FE7DD643CB96DFBB64F522A96F12"/>
    <w:rsid w:val="00325363"/>
    <w:rPr>
      <w:rFonts w:eastAsiaTheme="minorHAnsi"/>
      <w:lang w:eastAsia="en-US"/>
    </w:rPr>
  </w:style>
  <w:style w:type="paragraph" w:customStyle="1" w:styleId="0ABA61BFEF37481CBF4E35CA70B3320E12">
    <w:name w:val="0ABA61BFEF37481CBF4E35CA70B3320E12"/>
    <w:rsid w:val="00325363"/>
    <w:rPr>
      <w:rFonts w:eastAsiaTheme="minorHAnsi"/>
      <w:lang w:eastAsia="en-US"/>
    </w:rPr>
  </w:style>
  <w:style w:type="paragraph" w:customStyle="1" w:styleId="39A9449AC933442BA419BBC65542191D6">
    <w:name w:val="39A9449AC933442BA419BBC65542191D6"/>
    <w:rsid w:val="006D20D4"/>
    <w:rPr>
      <w:rFonts w:eastAsiaTheme="minorHAnsi"/>
      <w:lang w:eastAsia="en-US"/>
    </w:rPr>
  </w:style>
  <w:style w:type="paragraph" w:customStyle="1" w:styleId="5C052A6991F042F38FD6C20C9BD9AB496">
    <w:name w:val="5C052A6991F042F38FD6C20C9BD9AB496"/>
    <w:rsid w:val="006D20D4"/>
    <w:rPr>
      <w:rFonts w:eastAsiaTheme="minorHAnsi"/>
      <w:lang w:eastAsia="en-US"/>
    </w:rPr>
  </w:style>
  <w:style w:type="paragraph" w:customStyle="1" w:styleId="D3FC1463B7984A19A643542CAAA2844313">
    <w:name w:val="D3FC1463B7984A19A643542CAAA2844313"/>
    <w:rsid w:val="006D20D4"/>
    <w:rPr>
      <w:rFonts w:eastAsiaTheme="minorHAnsi"/>
      <w:lang w:eastAsia="en-US"/>
    </w:rPr>
  </w:style>
  <w:style w:type="paragraph" w:customStyle="1" w:styleId="CA0198139C764931B84156863822CFFB13">
    <w:name w:val="CA0198139C764931B84156863822CFFB13"/>
    <w:rsid w:val="006D20D4"/>
    <w:rPr>
      <w:rFonts w:eastAsiaTheme="minorHAnsi"/>
      <w:lang w:eastAsia="en-US"/>
    </w:rPr>
  </w:style>
  <w:style w:type="paragraph" w:customStyle="1" w:styleId="2B3512FD1CD14E57889465AE28191EE513">
    <w:name w:val="2B3512FD1CD14E57889465AE28191EE513"/>
    <w:rsid w:val="006D20D4"/>
    <w:rPr>
      <w:rFonts w:eastAsiaTheme="minorHAnsi"/>
      <w:lang w:eastAsia="en-US"/>
    </w:rPr>
  </w:style>
  <w:style w:type="paragraph" w:customStyle="1" w:styleId="3273D749ED7F4BDF8C8AB6634670B22013">
    <w:name w:val="3273D749ED7F4BDF8C8AB6634670B22013"/>
    <w:rsid w:val="006D20D4"/>
    <w:rPr>
      <w:rFonts w:eastAsiaTheme="minorHAnsi"/>
      <w:lang w:eastAsia="en-US"/>
    </w:rPr>
  </w:style>
  <w:style w:type="paragraph" w:customStyle="1" w:styleId="81379AA3B6B3464F9B2A6E2B8322485B12">
    <w:name w:val="81379AA3B6B3464F9B2A6E2B8322485B12"/>
    <w:rsid w:val="006D20D4"/>
    <w:rPr>
      <w:rFonts w:eastAsiaTheme="minorHAnsi"/>
      <w:lang w:eastAsia="en-US"/>
    </w:rPr>
  </w:style>
  <w:style w:type="paragraph" w:customStyle="1" w:styleId="9D40F734B11F4EDC9678AFA5EE09570D12">
    <w:name w:val="9D40F734B11F4EDC9678AFA5EE09570D12"/>
    <w:rsid w:val="006D20D4"/>
    <w:rPr>
      <w:rFonts w:eastAsiaTheme="minorHAnsi"/>
      <w:lang w:eastAsia="en-US"/>
    </w:rPr>
  </w:style>
  <w:style w:type="paragraph" w:customStyle="1" w:styleId="90035C2C0A514F7BBE1C25EA7389D48013">
    <w:name w:val="90035C2C0A514F7BBE1C25EA7389D48013"/>
    <w:rsid w:val="006D20D4"/>
    <w:rPr>
      <w:rFonts w:eastAsiaTheme="minorHAnsi"/>
      <w:lang w:eastAsia="en-US"/>
    </w:rPr>
  </w:style>
  <w:style w:type="paragraph" w:customStyle="1" w:styleId="6DE8419C7C5F4032962DD39C770821F713">
    <w:name w:val="6DE8419C7C5F4032962DD39C770821F713"/>
    <w:rsid w:val="006D20D4"/>
    <w:rPr>
      <w:rFonts w:eastAsiaTheme="minorHAnsi"/>
      <w:lang w:eastAsia="en-US"/>
    </w:rPr>
  </w:style>
  <w:style w:type="paragraph" w:customStyle="1" w:styleId="BD7A0381E1EE45B2AB85C6685C1510D613">
    <w:name w:val="BD7A0381E1EE45B2AB85C6685C1510D613"/>
    <w:rsid w:val="006D20D4"/>
    <w:rPr>
      <w:rFonts w:eastAsiaTheme="minorHAnsi"/>
      <w:lang w:eastAsia="en-US"/>
    </w:rPr>
  </w:style>
  <w:style w:type="paragraph" w:customStyle="1" w:styleId="6154AC1EC3394F6485E2B630E08262E113">
    <w:name w:val="6154AC1EC3394F6485E2B630E08262E113"/>
    <w:rsid w:val="006D20D4"/>
    <w:rPr>
      <w:rFonts w:eastAsiaTheme="minorHAnsi"/>
      <w:lang w:eastAsia="en-US"/>
    </w:rPr>
  </w:style>
  <w:style w:type="paragraph" w:customStyle="1" w:styleId="2B35382CF1AE48739F2D8C8E3B0DCA2713">
    <w:name w:val="2B35382CF1AE48739F2D8C8E3B0DCA2713"/>
    <w:rsid w:val="006D20D4"/>
    <w:rPr>
      <w:rFonts w:eastAsiaTheme="minorHAnsi"/>
      <w:lang w:eastAsia="en-US"/>
    </w:rPr>
  </w:style>
  <w:style w:type="paragraph" w:customStyle="1" w:styleId="A32026C2F0414AE2BD22FE389C199A7913">
    <w:name w:val="A32026C2F0414AE2BD22FE389C199A7913"/>
    <w:rsid w:val="006D20D4"/>
    <w:rPr>
      <w:rFonts w:eastAsiaTheme="minorHAnsi"/>
      <w:lang w:eastAsia="en-US"/>
    </w:rPr>
  </w:style>
  <w:style w:type="paragraph" w:customStyle="1" w:styleId="0D5DD23CB9ED4D2E8A576C4E4D23870813">
    <w:name w:val="0D5DD23CB9ED4D2E8A576C4E4D23870813"/>
    <w:rsid w:val="006D20D4"/>
    <w:rPr>
      <w:rFonts w:eastAsiaTheme="minorHAnsi"/>
      <w:lang w:eastAsia="en-US"/>
    </w:rPr>
  </w:style>
  <w:style w:type="paragraph" w:customStyle="1" w:styleId="3F337497215D44C29F76A6FC74C4CF4513">
    <w:name w:val="3F337497215D44C29F76A6FC74C4CF4513"/>
    <w:rsid w:val="006D20D4"/>
    <w:rPr>
      <w:rFonts w:eastAsiaTheme="minorHAnsi"/>
      <w:lang w:eastAsia="en-US"/>
    </w:rPr>
  </w:style>
  <w:style w:type="paragraph" w:customStyle="1" w:styleId="5066AF6A3C3345F9AD451C0BB8993D0E13">
    <w:name w:val="5066AF6A3C3345F9AD451C0BB8993D0E13"/>
    <w:rsid w:val="006D20D4"/>
    <w:rPr>
      <w:rFonts w:eastAsiaTheme="minorHAnsi"/>
      <w:lang w:eastAsia="en-US"/>
    </w:rPr>
  </w:style>
  <w:style w:type="paragraph" w:customStyle="1" w:styleId="65EDA0FE7DD643CB96DFBB64F522A96F13">
    <w:name w:val="65EDA0FE7DD643CB96DFBB64F522A96F13"/>
    <w:rsid w:val="006D20D4"/>
    <w:rPr>
      <w:rFonts w:eastAsiaTheme="minorHAnsi"/>
      <w:lang w:eastAsia="en-US"/>
    </w:rPr>
  </w:style>
  <w:style w:type="paragraph" w:customStyle="1" w:styleId="0ABA61BFEF37481CBF4E35CA70B3320E13">
    <w:name w:val="0ABA61BFEF37481CBF4E35CA70B3320E13"/>
    <w:rsid w:val="006D20D4"/>
    <w:rPr>
      <w:rFonts w:eastAsiaTheme="minorHAnsi"/>
      <w:lang w:eastAsia="en-US"/>
    </w:rPr>
  </w:style>
  <w:style w:type="paragraph" w:customStyle="1" w:styleId="39A9449AC933442BA419BBC65542191D7">
    <w:name w:val="39A9449AC933442BA419BBC65542191D7"/>
    <w:rsid w:val="00BE65F0"/>
    <w:rPr>
      <w:rFonts w:eastAsiaTheme="minorHAnsi"/>
      <w:lang w:eastAsia="en-US"/>
    </w:rPr>
  </w:style>
  <w:style w:type="paragraph" w:customStyle="1" w:styleId="5C052A6991F042F38FD6C20C9BD9AB497">
    <w:name w:val="5C052A6991F042F38FD6C20C9BD9AB497"/>
    <w:rsid w:val="00BE65F0"/>
    <w:rPr>
      <w:rFonts w:eastAsiaTheme="minorHAnsi"/>
      <w:lang w:eastAsia="en-US"/>
    </w:rPr>
  </w:style>
  <w:style w:type="paragraph" w:customStyle="1" w:styleId="D3FC1463B7984A19A643542CAAA2844314">
    <w:name w:val="D3FC1463B7984A19A643542CAAA2844314"/>
    <w:rsid w:val="00BE65F0"/>
    <w:rPr>
      <w:rFonts w:eastAsiaTheme="minorHAnsi"/>
      <w:lang w:eastAsia="en-US"/>
    </w:rPr>
  </w:style>
  <w:style w:type="paragraph" w:customStyle="1" w:styleId="CA0198139C764931B84156863822CFFB14">
    <w:name w:val="CA0198139C764931B84156863822CFFB14"/>
    <w:rsid w:val="00BE65F0"/>
    <w:rPr>
      <w:rFonts w:eastAsiaTheme="minorHAnsi"/>
      <w:lang w:eastAsia="en-US"/>
    </w:rPr>
  </w:style>
  <w:style w:type="paragraph" w:customStyle="1" w:styleId="2B3512FD1CD14E57889465AE28191EE514">
    <w:name w:val="2B3512FD1CD14E57889465AE28191EE514"/>
    <w:rsid w:val="00BE65F0"/>
    <w:rPr>
      <w:rFonts w:eastAsiaTheme="minorHAnsi"/>
      <w:lang w:eastAsia="en-US"/>
    </w:rPr>
  </w:style>
  <w:style w:type="paragraph" w:customStyle="1" w:styleId="3273D749ED7F4BDF8C8AB6634670B22014">
    <w:name w:val="3273D749ED7F4BDF8C8AB6634670B22014"/>
    <w:rsid w:val="00BE65F0"/>
    <w:rPr>
      <w:rFonts w:eastAsiaTheme="minorHAnsi"/>
      <w:lang w:eastAsia="en-US"/>
    </w:rPr>
  </w:style>
  <w:style w:type="paragraph" w:customStyle="1" w:styleId="81379AA3B6B3464F9B2A6E2B8322485B13">
    <w:name w:val="81379AA3B6B3464F9B2A6E2B8322485B13"/>
    <w:rsid w:val="00BE65F0"/>
    <w:rPr>
      <w:rFonts w:eastAsiaTheme="minorHAnsi"/>
      <w:lang w:eastAsia="en-US"/>
    </w:rPr>
  </w:style>
  <w:style w:type="paragraph" w:customStyle="1" w:styleId="9D40F734B11F4EDC9678AFA5EE09570D13">
    <w:name w:val="9D40F734B11F4EDC9678AFA5EE09570D13"/>
    <w:rsid w:val="00BE65F0"/>
    <w:rPr>
      <w:rFonts w:eastAsiaTheme="minorHAnsi"/>
      <w:lang w:eastAsia="en-US"/>
    </w:rPr>
  </w:style>
  <w:style w:type="paragraph" w:customStyle="1" w:styleId="90035C2C0A514F7BBE1C25EA7389D48014">
    <w:name w:val="90035C2C0A514F7BBE1C25EA7389D48014"/>
    <w:rsid w:val="00BE65F0"/>
    <w:rPr>
      <w:rFonts w:eastAsiaTheme="minorHAnsi"/>
      <w:lang w:eastAsia="en-US"/>
    </w:rPr>
  </w:style>
  <w:style w:type="paragraph" w:customStyle="1" w:styleId="6DE8419C7C5F4032962DD39C770821F714">
    <w:name w:val="6DE8419C7C5F4032962DD39C770821F714"/>
    <w:rsid w:val="00BE65F0"/>
    <w:rPr>
      <w:rFonts w:eastAsiaTheme="minorHAnsi"/>
      <w:lang w:eastAsia="en-US"/>
    </w:rPr>
  </w:style>
  <w:style w:type="paragraph" w:customStyle="1" w:styleId="BD7A0381E1EE45B2AB85C6685C1510D614">
    <w:name w:val="BD7A0381E1EE45B2AB85C6685C1510D614"/>
    <w:rsid w:val="00BE65F0"/>
    <w:rPr>
      <w:rFonts w:eastAsiaTheme="minorHAnsi"/>
      <w:lang w:eastAsia="en-US"/>
    </w:rPr>
  </w:style>
  <w:style w:type="paragraph" w:customStyle="1" w:styleId="6154AC1EC3394F6485E2B630E08262E114">
    <w:name w:val="6154AC1EC3394F6485E2B630E08262E114"/>
    <w:rsid w:val="00BE65F0"/>
    <w:rPr>
      <w:rFonts w:eastAsiaTheme="minorHAnsi"/>
      <w:lang w:eastAsia="en-US"/>
    </w:rPr>
  </w:style>
  <w:style w:type="paragraph" w:customStyle="1" w:styleId="2B35382CF1AE48739F2D8C8E3B0DCA2714">
    <w:name w:val="2B35382CF1AE48739F2D8C8E3B0DCA2714"/>
    <w:rsid w:val="00BE65F0"/>
    <w:rPr>
      <w:rFonts w:eastAsiaTheme="minorHAnsi"/>
      <w:lang w:eastAsia="en-US"/>
    </w:rPr>
  </w:style>
  <w:style w:type="paragraph" w:customStyle="1" w:styleId="A32026C2F0414AE2BD22FE389C199A7914">
    <w:name w:val="A32026C2F0414AE2BD22FE389C199A7914"/>
    <w:rsid w:val="00BE65F0"/>
    <w:rPr>
      <w:rFonts w:eastAsiaTheme="minorHAnsi"/>
      <w:lang w:eastAsia="en-US"/>
    </w:rPr>
  </w:style>
  <w:style w:type="paragraph" w:customStyle="1" w:styleId="0D5DD23CB9ED4D2E8A576C4E4D23870814">
    <w:name w:val="0D5DD23CB9ED4D2E8A576C4E4D23870814"/>
    <w:rsid w:val="00BE65F0"/>
    <w:rPr>
      <w:rFonts w:eastAsiaTheme="minorHAnsi"/>
      <w:lang w:eastAsia="en-US"/>
    </w:rPr>
  </w:style>
  <w:style w:type="paragraph" w:customStyle="1" w:styleId="3F337497215D44C29F76A6FC74C4CF4514">
    <w:name w:val="3F337497215D44C29F76A6FC74C4CF4514"/>
    <w:rsid w:val="00BE65F0"/>
    <w:rPr>
      <w:rFonts w:eastAsiaTheme="minorHAnsi"/>
      <w:lang w:eastAsia="en-US"/>
    </w:rPr>
  </w:style>
  <w:style w:type="paragraph" w:customStyle="1" w:styleId="5066AF6A3C3345F9AD451C0BB8993D0E14">
    <w:name w:val="5066AF6A3C3345F9AD451C0BB8993D0E14"/>
    <w:rsid w:val="00BE65F0"/>
    <w:rPr>
      <w:rFonts w:eastAsiaTheme="minorHAnsi"/>
      <w:lang w:eastAsia="en-US"/>
    </w:rPr>
  </w:style>
  <w:style w:type="paragraph" w:customStyle="1" w:styleId="65EDA0FE7DD643CB96DFBB64F522A96F14">
    <w:name w:val="65EDA0FE7DD643CB96DFBB64F522A96F14"/>
    <w:rsid w:val="00BE65F0"/>
    <w:rPr>
      <w:rFonts w:eastAsiaTheme="minorHAnsi"/>
      <w:lang w:eastAsia="en-US"/>
    </w:rPr>
  </w:style>
  <w:style w:type="paragraph" w:customStyle="1" w:styleId="0ABA61BFEF37481CBF4E35CA70B3320E14">
    <w:name w:val="0ABA61BFEF37481CBF4E35CA70B3320E14"/>
    <w:rsid w:val="00BE65F0"/>
    <w:rPr>
      <w:rFonts w:eastAsiaTheme="minorHAnsi"/>
      <w:lang w:eastAsia="en-US"/>
    </w:rPr>
  </w:style>
  <w:style w:type="paragraph" w:customStyle="1" w:styleId="39A9449AC933442BA419BBC65542191D8">
    <w:name w:val="39A9449AC933442BA419BBC65542191D8"/>
    <w:rsid w:val="004C0821"/>
    <w:rPr>
      <w:rFonts w:eastAsiaTheme="minorHAnsi"/>
      <w:lang w:eastAsia="en-US"/>
    </w:rPr>
  </w:style>
  <w:style w:type="paragraph" w:customStyle="1" w:styleId="5C052A6991F042F38FD6C20C9BD9AB498">
    <w:name w:val="5C052A6991F042F38FD6C20C9BD9AB498"/>
    <w:rsid w:val="004C0821"/>
    <w:rPr>
      <w:rFonts w:eastAsiaTheme="minorHAnsi"/>
      <w:lang w:eastAsia="en-US"/>
    </w:rPr>
  </w:style>
  <w:style w:type="paragraph" w:customStyle="1" w:styleId="D3FC1463B7984A19A643542CAAA2844315">
    <w:name w:val="D3FC1463B7984A19A643542CAAA2844315"/>
    <w:rsid w:val="004C0821"/>
    <w:rPr>
      <w:rFonts w:eastAsiaTheme="minorHAnsi"/>
      <w:lang w:eastAsia="en-US"/>
    </w:rPr>
  </w:style>
  <w:style w:type="paragraph" w:customStyle="1" w:styleId="CA0198139C764931B84156863822CFFB15">
    <w:name w:val="CA0198139C764931B84156863822CFFB15"/>
    <w:rsid w:val="004C0821"/>
    <w:rPr>
      <w:rFonts w:eastAsiaTheme="minorHAnsi"/>
      <w:lang w:eastAsia="en-US"/>
    </w:rPr>
  </w:style>
  <w:style w:type="paragraph" w:customStyle="1" w:styleId="2B3512FD1CD14E57889465AE28191EE515">
    <w:name w:val="2B3512FD1CD14E57889465AE28191EE515"/>
    <w:rsid w:val="004C0821"/>
    <w:rPr>
      <w:rFonts w:eastAsiaTheme="minorHAnsi"/>
      <w:lang w:eastAsia="en-US"/>
    </w:rPr>
  </w:style>
  <w:style w:type="paragraph" w:customStyle="1" w:styleId="3273D749ED7F4BDF8C8AB6634670B22015">
    <w:name w:val="3273D749ED7F4BDF8C8AB6634670B22015"/>
    <w:rsid w:val="004C0821"/>
    <w:rPr>
      <w:rFonts w:eastAsiaTheme="minorHAnsi"/>
      <w:lang w:eastAsia="en-US"/>
    </w:rPr>
  </w:style>
  <w:style w:type="paragraph" w:customStyle="1" w:styleId="81379AA3B6B3464F9B2A6E2B8322485B14">
    <w:name w:val="81379AA3B6B3464F9B2A6E2B8322485B14"/>
    <w:rsid w:val="004C0821"/>
    <w:rPr>
      <w:rFonts w:eastAsiaTheme="minorHAnsi"/>
      <w:lang w:eastAsia="en-US"/>
    </w:rPr>
  </w:style>
  <w:style w:type="paragraph" w:customStyle="1" w:styleId="9D40F734B11F4EDC9678AFA5EE09570D14">
    <w:name w:val="9D40F734B11F4EDC9678AFA5EE09570D14"/>
    <w:rsid w:val="004C0821"/>
    <w:rPr>
      <w:rFonts w:eastAsiaTheme="minorHAnsi"/>
      <w:lang w:eastAsia="en-US"/>
    </w:rPr>
  </w:style>
  <w:style w:type="paragraph" w:customStyle="1" w:styleId="90035C2C0A514F7BBE1C25EA7389D48015">
    <w:name w:val="90035C2C0A514F7BBE1C25EA7389D48015"/>
    <w:rsid w:val="004C0821"/>
    <w:rPr>
      <w:rFonts w:eastAsiaTheme="minorHAnsi"/>
      <w:lang w:eastAsia="en-US"/>
    </w:rPr>
  </w:style>
  <w:style w:type="paragraph" w:customStyle="1" w:styleId="6DE8419C7C5F4032962DD39C770821F715">
    <w:name w:val="6DE8419C7C5F4032962DD39C770821F715"/>
    <w:rsid w:val="004C0821"/>
    <w:rPr>
      <w:rFonts w:eastAsiaTheme="minorHAnsi"/>
      <w:lang w:eastAsia="en-US"/>
    </w:rPr>
  </w:style>
  <w:style w:type="paragraph" w:customStyle="1" w:styleId="BD7A0381E1EE45B2AB85C6685C1510D615">
    <w:name w:val="BD7A0381E1EE45B2AB85C6685C1510D615"/>
    <w:rsid w:val="004C0821"/>
    <w:rPr>
      <w:rFonts w:eastAsiaTheme="minorHAnsi"/>
      <w:lang w:eastAsia="en-US"/>
    </w:rPr>
  </w:style>
  <w:style w:type="paragraph" w:customStyle="1" w:styleId="6154AC1EC3394F6485E2B630E08262E115">
    <w:name w:val="6154AC1EC3394F6485E2B630E08262E115"/>
    <w:rsid w:val="004C0821"/>
    <w:rPr>
      <w:rFonts w:eastAsiaTheme="minorHAnsi"/>
      <w:lang w:eastAsia="en-US"/>
    </w:rPr>
  </w:style>
  <w:style w:type="paragraph" w:customStyle="1" w:styleId="2B35382CF1AE48739F2D8C8E3B0DCA2715">
    <w:name w:val="2B35382CF1AE48739F2D8C8E3B0DCA2715"/>
    <w:rsid w:val="004C0821"/>
    <w:rPr>
      <w:rFonts w:eastAsiaTheme="minorHAnsi"/>
      <w:lang w:eastAsia="en-US"/>
    </w:rPr>
  </w:style>
  <w:style w:type="paragraph" w:customStyle="1" w:styleId="A32026C2F0414AE2BD22FE389C199A7915">
    <w:name w:val="A32026C2F0414AE2BD22FE389C199A7915"/>
    <w:rsid w:val="004C0821"/>
    <w:rPr>
      <w:rFonts w:eastAsiaTheme="minorHAnsi"/>
      <w:lang w:eastAsia="en-US"/>
    </w:rPr>
  </w:style>
  <w:style w:type="paragraph" w:customStyle="1" w:styleId="0D5DD23CB9ED4D2E8A576C4E4D23870815">
    <w:name w:val="0D5DD23CB9ED4D2E8A576C4E4D23870815"/>
    <w:rsid w:val="004C0821"/>
    <w:rPr>
      <w:rFonts w:eastAsiaTheme="minorHAnsi"/>
      <w:lang w:eastAsia="en-US"/>
    </w:rPr>
  </w:style>
  <w:style w:type="paragraph" w:customStyle="1" w:styleId="3F337497215D44C29F76A6FC74C4CF4515">
    <w:name w:val="3F337497215D44C29F76A6FC74C4CF4515"/>
    <w:rsid w:val="004C0821"/>
    <w:rPr>
      <w:rFonts w:eastAsiaTheme="minorHAnsi"/>
      <w:lang w:eastAsia="en-US"/>
    </w:rPr>
  </w:style>
  <w:style w:type="paragraph" w:customStyle="1" w:styleId="5066AF6A3C3345F9AD451C0BB8993D0E15">
    <w:name w:val="5066AF6A3C3345F9AD451C0BB8993D0E15"/>
    <w:rsid w:val="004C0821"/>
    <w:rPr>
      <w:rFonts w:eastAsiaTheme="minorHAnsi"/>
      <w:lang w:eastAsia="en-US"/>
    </w:rPr>
  </w:style>
  <w:style w:type="paragraph" w:customStyle="1" w:styleId="65EDA0FE7DD643CB96DFBB64F522A96F15">
    <w:name w:val="65EDA0FE7DD643CB96DFBB64F522A96F15"/>
    <w:rsid w:val="004C0821"/>
    <w:rPr>
      <w:rFonts w:eastAsiaTheme="minorHAnsi"/>
      <w:lang w:eastAsia="en-US"/>
    </w:rPr>
  </w:style>
  <w:style w:type="paragraph" w:customStyle="1" w:styleId="0ABA61BFEF37481CBF4E35CA70B3320E15">
    <w:name w:val="0ABA61BFEF37481CBF4E35CA70B3320E15"/>
    <w:rsid w:val="004C0821"/>
    <w:rPr>
      <w:rFonts w:eastAsiaTheme="minorHAnsi"/>
      <w:lang w:eastAsia="en-US"/>
    </w:rPr>
  </w:style>
  <w:style w:type="paragraph" w:customStyle="1" w:styleId="39A9449AC933442BA419BBC65542191D9">
    <w:name w:val="39A9449AC933442BA419BBC65542191D9"/>
    <w:rsid w:val="00DB1FA9"/>
    <w:rPr>
      <w:rFonts w:eastAsiaTheme="minorHAnsi"/>
      <w:lang w:eastAsia="en-US"/>
    </w:rPr>
  </w:style>
  <w:style w:type="paragraph" w:customStyle="1" w:styleId="5C052A6991F042F38FD6C20C9BD9AB499">
    <w:name w:val="5C052A6991F042F38FD6C20C9BD9AB499"/>
    <w:rsid w:val="00DB1FA9"/>
    <w:rPr>
      <w:rFonts w:eastAsiaTheme="minorHAnsi"/>
      <w:lang w:eastAsia="en-US"/>
    </w:rPr>
  </w:style>
  <w:style w:type="paragraph" w:customStyle="1" w:styleId="D3FC1463B7984A19A643542CAAA2844316">
    <w:name w:val="D3FC1463B7984A19A643542CAAA2844316"/>
    <w:rsid w:val="00DB1FA9"/>
    <w:rPr>
      <w:rFonts w:eastAsiaTheme="minorHAnsi"/>
      <w:lang w:eastAsia="en-US"/>
    </w:rPr>
  </w:style>
  <w:style w:type="paragraph" w:customStyle="1" w:styleId="CA0198139C764931B84156863822CFFB16">
    <w:name w:val="CA0198139C764931B84156863822CFFB16"/>
    <w:rsid w:val="00DB1FA9"/>
    <w:rPr>
      <w:rFonts w:eastAsiaTheme="minorHAnsi"/>
      <w:lang w:eastAsia="en-US"/>
    </w:rPr>
  </w:style>
  <w:style w:type="paragraph" w:customStyle="1" w:styleId="2B3512FD1CD14E57889465AE28191EE516">
    <w:name w:val="2B3512FD1CD14E57889465AE28191EE516"/>
    <w:rsid w:val="00DB1FA9"/>
    <w:rPr>
      <w:rFonts w:eastAsiaTheme="minorHAnsi"/>
      <w:lang w:eastAsia="en-US"/>
    </w:rPr>
  </w:style>
  <w:style w:type="paragraph" w:customStyle="1" w:styleId="3273D749ED7F4BDF8C8AB6634670B22016">
    <w:name w:val="3273D749ED7F4BDF8C8AB6634670B22016"/>
    <w:rsid w:val="00DB1FA9"/>
    <w:rPr>
      <w:rFonts w:eastAsiaTheme="minorHAnsi"/>
      <w:lang w:eastAsia="en-US"/>
    </w:rPr>
  </w:style>
  <w:style w:type="paragraph" w:customStyle="1" w:styleId="81379AA3B6B3464F9B2A6E2B8322485B15">
    <w:name w:val="81379AA3B6B3464F9B2A6E2B8322485B15"/>
    <w:rsid w:val="00DB1FA9"/>
    <w:rPr>
      <w:rFonts w:eastAsiaTheme="minorHAnsi"/>
      <w:lang w:eastAsia="en-US"/>
    </w:rPr>
  </w:style>
  <w:style w:type="paragraph" w:customStyle="1" w:styleId="9D40F734B11F4EDC9678AFA5EE09570D15">
    <w:name w:val="9D40F734B11F4EDC9678AFA5EE09570D15"/>
    <w:rsid w:val="00DB1FA9"/>
    <w:rPr>
      <w:rFonts w:eastAsiaTheme="minorHAnsi"/>
      <w:lang w:eastAsia="en-US"/>
    </w:rPr>
  </w:style>
  <w:style w:type="paragraph" w:customStyle="1" w:styleId="90035C2C0A514F7BBE1C25EA7389D48016">
    <w:name w:val="90035C2C0A514F7BBE1C25EA7389D48016"/>
    <w:rsid w:val="00DB1FA9"/>
    <w:rPr>
      <w:rFonts w:eastAsiaTheme="minorHAnsi"/>
      <w:lang w:eastAsia="en-US"/>
    </w:rPr>
  </w:style>
  <w:style w:type="paragraph" w:customStyle="1" w:styleId="6DE8419C7C5F4032962DD39C770821F716">
    <w:name w:val="6DE8419C7C5F4032962DD39C770821F716"/>
    <w:rsid w:val="00DB1FA9"/>
    <w:rPr>
      <w:rFonts w:eastAsiaTheme="minorHAnsi"/>
      <w:lang w:eastAsia="en-US"/>
    </w:rPr>
  </w:style>
  <w:style w:type="paragraph" w:customStyle="1" w:styleId="BD7A0381E1EE45B2AB85C6685C1510D616">
    <w:name w:val="BD7A0381E1EE45B2AB85C6685C1510D616"/>
    <w:rsid w:val="00DB1FA9"/>
    <w:rPr>
      <w:rFonts w:eastAsiaTheme="minorHAnsi"/>
      <w:lang w:eastAsia="en-US"/>
    </w:rPr>
  </w:style>
  <w:style w:type="paragraph" w:customStyle="1" w:styleId="6154AC1EC3394F6485E2B630E08262E116">
    <w:name w:val="6154AC1EC3394F6485E2B630E08262E116"/>
    <w:rsid w:val="00DB1FA9"/>
    <w:rPr>
      <w:rFonts w:eastAsiaTheme="minorHAnsi"/>
      <w:lang w:eastAsia="en-US"/>
    </w:rPr>
  </w:style>
  <w:style w:type="paragraph" w:customStyle="1" w:styleId="2B35382CF1AE48739F2D8C8E3B0DCA2716">
    <w:name w:val="2B35382CF1AE48739F2D8C8E3B0DCA2716"/>
    <w:rsid w:val="00DB1FA9"/>
    <w:rPr>
      <w:rFonts w:eastAsiaTheme="minorHAnsi"/>
      <w:lang w:eastAsia="en-US"/>
    </w:rPr>
  </w:style>
  <w:style w:type="paragraph" w:customStyle="1" w:styleId="A32026C2F0414AE2BD22FE389C199A7916">
    <w:name w:val="A32026C2F0414AE2BD22FE389C199A7916"/>
    <w:rsid w:val="00DB1FA9"/>
    <w:rPr>
      <w:rFonts w:eastAsiaTheme="minorHAnsi"/>
      <w:lang w:eastAsia="en-US"/>
    </w:rPr>
  </w:style>
  <w:style w:type="paragraph" w:customStyle="1" w:styleId="0D5DD23CB9ED4D2E8A576C4E4D23870816">
    <w:name w:val="0D5DD23CB9ED4D2E8A576C4E4D23870816"/>
    <w:rsid w:val="00DB1FA9"/>
    <w:rPr>
      <w:rFonts w:eastAsiaTheme="minorHAnsi"/>
      <w:lang w:eastAsia="en-US"/>
    </w:rPr>
  </w:style>
  <w:style w:type="paragraph" w:customStyle="1" w:styleId="3F337497215D44C29F76A6FC74C4CF4516">
    <w:name w:val="3F337497215D44C29F76A6FC74C4CF4516"/>
    <w:rsid w:val="00DB1FA9"/>
    <w:rPr>
      <w:rFonts w:eastAsiaTheme="minorHAnsi"/>
      <w:lang w:eastAsia="en-US"/>
    </w:rPr>
  </w:style>
  <w:style w:type="paragraph" w:customStyle="1" w:styleId="5066AF6A3C3345F9AD451C0BB8993D0E16">
    <w:name w:val="5066AF6A3C3345F9AD451C0BB8993D0E16"/>
    <w:rsid w:val="00DB1FA9"/>
    <w:rPr>
      <w:rFonts w:eastAsiaTheme="minorHAnsi"/>
      <w:lang w:eastAsia="en-US"/>
    </w:rPr>
  </w:style>
  <w:style w:type="paragraph" w:customStyle="1" w:styleId="65EDA0FE7DD643CB96DFBB64F522A96F16">
    <w:name w:val="65EDA0FE7DD643CB96DFBB64F522A96F16"/>
    <w:rsid w:val="00DB1FA9"/>
    <w:rPr>
      <w:rFonts w:eastAsiaTheme="minorHAnsi"/>
      <w:lang w:eastAsia="en-US"/>
    </w:rPr>
  </w:style>
  <w:style w:type="paragraph" w:customStyle="1" w:styleId="0ABA61BFEF37481CBF4E35CA70B3320E16">
    <w:name w:val="0ABA61BFEF37481CBF4E35CA70B3320E16"/>
    <w:rsid w:val="00DB1FA9"/>
    <w:rPr>
      <w:rFonts w:eastAsiaTheme="minorHAnsi"/>
      <w:lang w:eastAsia="en-US"/>
    </w:rPr>
  </w:style>
  <w:style w:type="paragraph" w:customStyle="1" w:styleId="39A9449AC933442BA419BBC65542191D10">
    <w:name w:val="39A9449AC933442BA419BBC65542191D10"/>
    <w:rsid w:val="0059217D"/>
    <w:rPr>
      <w:rFonts w:eastAsiaTheme="minorHAnsi"/>
      <w:lang w:eastAsia="en-US"/>
    </w:rPr>
  </w:style>
  <w:style w:type="paragraph" w:customStyle="1" w:styleId="5C052A6991F042F38FD6C20C9BD9AB4910">
    <w:name w:val="5C052A6991F042F38FD6C20C9BD9AB4910"/>
    <w:rsid w:val="0059217D"/>
    <w:rPr>
      <w:rFonts w:eastAsiaTheme="minorHAnsi"/>
      <w:lang w:eastAsia="en-US"/>
    </w:rPr>
  </w:style>
  <w:style w:type="paragraph" w:customStyle="1" w:styleId="D3FC1463B7984A19A643542CAAA2844317">
    <w:name w:val="D3FC1463B7984A19A643542CAAA2844317"/>
    <w:rsid w:val="0059217D"/>
    <w:rPr>
      <w:rFonts w:eastAsiaTheme="minorHAnsi"/>
      <w:lang w:eastAsia="en-US"/>
    </w:rPr>
  </w:style>
  <w:style w:type="paragraph" w:customStyle="1" w:styleId="CA0198139C764931B84156863822CFFB17">
    <w:name w:val="CA0198139C764931B84156863822CFFB17"/>
    <w:rsid w:val="0059217D"/>
    <w:rPr>
      <w:rFonts w:eastAsiaTheme="minorHAnsi"/>
      <w:lang w:eastAsia="en-US"/>
    </w:rPr>
  </w:style>
  <w:style w:type="paragraph" w:customStyle="1" w:styleId="2B3512FD1CD14E57889465AE28191EE517">
    <w:name w:val="2B3512FD1CD14E57889465AE28191EE517"/>
    <w:rsid w:val="0059217D"/>
    <w:rPr>
      <w:rFonts w:eastAsiaTheme="minorHAnsi"/>
      <w:lang w:eastAsia="en-US"/>
    </w:rPr>
  </w:style>
  <w:style w:type="paragraph" w:customStyle="1" w:styleId="3273D749ED7F4BDF8C8AB6634670B22017">
    <w:name w:val="3273D749ED7F4BDF8C8AB6634670B22017"/>
    <w:rsid w:val="0059217D"/>
    <w:rPr>
      <w:rFonts w:eastAsiaTheme="minorHAnsi"/>
      <w:lang w:eastAsia="en-US"/>
    </w:rPr>
  </w:style>
  <w:style w:type="paragraph" w:customStyle="1" w:styleId="81379AA3B6B3464F9B2A6E2B8322485B16">
    <w:name w:val="81379AA3B6B3464F9B2A6E2B8322485B16"/>
    <w:rsid w:val="0059217D"/>
    <w:rPr>
      <w:rFonts w:eastAsiaTheme="minorHAnsi"/>
      <w:lang w:eastAsia="en-US"/>
    </w:rPr>
  </w:style>
  <w:style w:type="paragraph" w:customStyle="1" w:styleId="9D40F734B11F4EDC9678AFA5EE09570D16">
    <w:name w:val="9D40F734B11F4EDC9678AFA5EE09570D16"/>
    <w:rsid w:val="0059217D"/>
    <w:rPr>
      <w:rFonts w:eastAsiaTheme="minorHAnsi"/>
      <w:lang w:eastAsia="en-US"/>
    </w:rPr>
  </w:style>
  <w:style w:type="paragraph" w:customStyle="1" w:styleId="90035C2C0A514F7BBE1C25EA7389D48017">
    <w:name w:val="90035C2C0A514F7BBE1C25EA7389D48017"/>
    <w:rsid w:val="0059217D"/>
    <w:rPr>
      <w:rFonts w:eastAsiaTheme="minorHAnsi"/>
      <w:lang w:eastAsia="en-US"/>
    </w:rPr>
  </w:style>
  <w:style w:type="paragraph" w:customStyle="1" w:styleId="6DE8419C7C5F4032962DD39C770821F717">
    <w:name w:val="6DE8419C7C5F4032962DD39C770821F717"/>
    <w:rsid w:val="0059217D"/>
    <w:rPr>
      <w:rFonts w:eastAsiaTheme="minorHAnsi"/>
      <w:lang w:eastAsia="en-US"/>
    </w:rPr>
  </w:style>
  <w:style w:type="paragraph" w:customStyle="1" w:styleId="BD7A0381E1EE45B2AB85C6685C1510D617">
    <w:name w:val="BD7A0381E1EE45B2AB85C6685C1510D617"/>
    <w:rsid w:val="0059217D"/>
    <w:rPr>
      <w:rFonts w:eastAsiaTheme="minorHAnsi"/>
      <w:lang w:eastAsia="en-US"/>
    </w:rPr>
  </w:style>
  <w:style w:type="paragraph" w:customStyle="1" w:styleId="6154AC1EC3394F6485E2B630E08262E117">
    <w:name w:val="6154AC1EC3394F6485E2B630E08262E117"/>
    <w:rsid w:val="0059217D"/>
    <w:rPr>
      <w:rFonts w:eastAsiaTheme="minorHAnsi"/>
      <w:lang w:eastAsia="en-US"/>
    </w:rPr>
  </w:style>
  <w:style w:type="paragraph" w:customStyle="1" w:styleId="2B35382CF1AE48739F2D8C8E3B0DCA2717">
    <w:name w:val="2B35382CF1AE48739F2D8C8E3B0DCA2717"/>
    <w:rsid w:val="0059217D"/>
    <w:rPr>
      <w:rFonts w:eastAsiaTheme="minorHAnsi"/>
      <w:lang w:eastAsia="en-US"/>
    </w:rPr>
  </w:style>
  <w:style w:type="paragraph" w:customStyle="1" w:styleId="A32026C2F0414AE2BD22FE389C199A7917">
    <w:name w:val="A32026C2F0414AE2BD22FE389C199A7917"/>
    <w:rsid w:val="0059217D"/>
    <w:rPr>
      <w:rFonts w:eastAsiaTheme="minorHAnsi"/>
      <w:lang w:eastAsia="en-US"/>
    </w:rPr>
  </w:style>
  <w:style w:type="paragraph" w:customStyle="1" w:styleId="0D5DD23CB9ED4D2E8A576C4E4D23870817">
    <w:name w:val="0D5DD23CB9ED4D2E8A576C4E4D23870817"/>
    <w:rsid w:val="0059217D"/>
    <w:rPr>
      <w:rFonts w:eastAsiaTheme="minorHAnsi"/>
      <w:lang w:eastAsia="en-US"/>
    </w:rPr>
  </w:style>
  <w:style w:type="paragraph" w:customStyle="1" w:styleId="3F337497215D44C29F76A6FC74C4CF4517">
    <w:name w:val="3F337497215D44C29F76A6FC74C4CF4517"/>
    <w:rsid w:val="0059217D"/>
    <w:rPr>
      <w:rFonts w:eastAsiaTheme="minorHAnsi"/>
      <w:lang w:eastAsia="en-US"/>
    </w:rPr>
  </w:style>
  <w:style w:type="paragraph" w:customStyle="1" w:styleId="5066AF6A3C3345F9AD451C0BB8993D0E17">
    <w:name w:val="5066AF6A3C3345F9AD451C0BB8993D0E17"/>
    <w:rsid w:val="0059217D"/>
    <w:rPr>
      <w:rFonts w:eastAsiaTheme="minorHAnsi"/>
      <w:lang w:eastAsia="en-US"/>
    </w:rPr>
  </w:style>
  <w:style w:type="paragraph" w:customStyle="1" w:styleId="65EDA0FE7DD643CB96DFBB64F522A96F17">
    <w:name w:val="65EDA0FE7DD643CB96DFBB64F522A96F17"/>
    <w:rsid w:val="0059217D"/>
    <w:rPr>
      <w:rFonts w:eastAsiaTheme="minorHAnsi"/>
      <w:lang w:eastAsia="en-US"/>
    </w:rPr>
  </w:style>
  <w:style w:type="paragraph" w:customStyle="1" w:styleId="0ABA61BFEF37481CBF4E35CA70B3320E17">
    <w:name w:val="0ABA61BFEF37481CBF4E35CA70B3320E17"/>
    <w:rsid w:val="0059217D"/>
    <w:rPr>
      <w:rFonts w:eastAsiaTheme="minorHAnsi"/>
      <w:lang w:eastAsia="en-US"/>
    </w:rPr>
  </w:style>
  <w:style w:type="paragraph" w:customStyle="1" w:styleId="39A9449AC933442BA419BBC65542191D11">
    <w:name w:val="39A9449AC933442BA419BBC65542191D11"/>
    <w:rsid w:val="006556DB"/>
    <w:rPr>
      <w:rFonts w:eastAsiaTheme="minorHAnsi"/>
      <w:lang w:eastAsia="en-US"/>
    </w:rPr>
  </w:style>
  <w:style w:type="paragraph" w:customStyle="1" w:styleId="5C052A6991F042F38FD6C20C9BD9AB4911">
    <w:name w:val="5C052A6991F042F38FD6C20C9BD9AB4911"/>
    <w:rsid w:val="006556DB"/>
    <w:rPr>
      <w:rFonts w:eastAsiaTheme="minorHAnsi"/>
      <w:lang w:eastAsia="en-US"/>
    </w:rPr>
  </w:style>
  <w:style w:type="paragraph" w:customStyle="1" w:styleId="D3FC1463B7984A19A643542CAAA2844318">
    <w:name w:val="D3FC1463B7984A19A643542CAAA2844318"/>
    <w:rsid w:val="006556DB"/>
    <w:rPr>
      <w:rFonts w:eastAsiaTheme="minorHAnsi"/>
      <w:lang w:eastAsia="en-US"/>
    </w:rPr>
  </w:style>
  <w:style w:type="paragraph" w:customStyle="1" w:styleId="CA0198139C764931B84156863822CFFB18">
    <w:name w:val="CA0198139C764931B84156863822CFFB18"/>
    <w:rsid w:val="006556DB"/>
    <w:rPr>
      <w:rFonts w:eastAsiaTheme="minorHAnsi"/>
      <w:lang w:eastAsia="en-US"/>
    </w:rPr>
  </w:style>
  <w:style w:type="paragraph" w:customStyle="1" w:styleId="2B3512FD1CD14E57889465AE28191EE518">
    <w:name w:val="2B3512FD1CD14E57889465AE28191EE518"/>
    <w:rsid w:val="006556DB"/>
    <w:rPr>
      <w:rFonts w:eastAsiaTheme="minorHAnsi"/>
      <w:lang w:eastAsia="en-US"/>
    </w:rPr>
  </w:style>
  <w:style w:type="paragraph" w:customStyle="1" w:styleId="3273D749ED7F4BDF8C8AB6634670B22018">
    <w:name w:val="3273D749ED7F4BDF8C8AB6634670B22018"/>
    <w:rsid w:val="006556DB"/>
    <w:rPr>
      <w:rFonts w:eastAsiaTheme="minorHAnsi"/>
      <w:lang w:eastAsia="en-US"/>
    </w:rPr>
  </w:style>
  <w:style w:type="paragraph" w:customStyle="1" w:styleId="81379AA3B6B3464F9B2A6E2B8322485B17">
    <w:name w:val="81379AA3B6B3464F9B2A6E2B8322485B17"/>
    <w:rsid w:val="006556DB"/>
    <w:rPr>
      <w:rFonts w:eastAsiaTheme="minorHAnsi"/>
      <w:lang w:eastAsia="en-US"/>
    </w:rPr>
  </w:style>
  <w:style w:type="paragraph" w:customStyle="1" w:styleId="9D40F734B11F4EDC9678AFA5EE09570D17">
    <w:name w:val="9D40F734B11F4EDC9678AFA5EE09570D17"/>
    <w:rsid w:val="006556DB"/>
    <w:rPr>
      <w:rFonts w:eastAsiaTheme="minorHAnsi"/>
      <w:lang w:eastAsia="en-US"/>
    </w:rPr>
  </w:style>
  <w:style w:type="paragraph" w:customStyle="1" w:styleId="90035C2C0A514F7BBE1C25EA7389D48018">
    <w:name w:val="90035C2C0A514F7BBE1C25EA7389D48018"/>
    <w:rsid w:val="006556DB"/>
    <w:rPr>
      <w:rFonts w:eastAsiaTheme="minorHAnsi"/>
      <w:lang w:eastAsia="en-US"/>
    </w:rPr>
  </w:style>
  <w:style w:type="paragraph" w:customStyle="1" w:styleId="6DE8419C7C5F4032962DD39C770821F718">
    <w:name w:val="6DE8419C7C5F4032962DD39C770821F718"/>
    <w:rsid w:val="006556DB"/>
    <w:rPr>
      <w:rFonts w:eastAsiaTheme="minorHAnsi"/>
      <w:lang w:eastAsia="en-US"/>
    </w:rPr>
  </w:style>
  <w:style w:type="paragraph" w:customStyle="1" w:styleId="BD7A0381E1EE45B2AB85C6685C1510D618">
    <w:name w:val="BD7A0381E1EE45B2AB85C6685C1510D618"/>
    <w:rsid w:val="006556DB"/>
    <w:rPr>
      <w:rFonts w:eastAsiaTheme="minorHAnsi"/>
      <w:lang w:eastAsia="en-US"/>
    </w:rPr>
  </w:style>
  <w:style w:type="paragraph" w:customStyle="1" w:styleId="6154AC1EC3394F6485E2B630E08262E118">
    <w:name w:val="6154AC1EC3394F6485E2B630E08262E118"/>
    <w:rsid w:val="006556DB"/>
    <w:rPr>
      <w:rFonts w:eastAsiaTheme="minorHAnsi"/>
      <w:lang w:eastAsia="en-US"/>
    </w:rPr>
  </w:style>
  <w:style w:type="paragraph" w:customStyle="1" w:styleId="2B35382CF1AE48739F2D8C8E3B0DCA2718">
    <w:name w:val="2B35382CF1AE48739F2D8C8E3B0DCA2718"/>
    <w:rsid w:val="006556DB"/>
    <w:rPr>
      <w:rFonts w:eastAsiaTheme="minorHAnsi"/>
      <w:lang w:eastAsia="en-US"/>
    </w:rPr>
  </w:style>
  <w:style w:type="paragraph" w:customStyle="1" w:styleId="A32026C2F0414AE2BD22FE389C199A7918">
    <w:name w:val="A32026C2F0414AE2BD22FE389C199A7918"/>
    <w:rsid w:val="006556DB"/>
    <w:rPr>
      <w:rFonts w:eastAsiaTheme="minorHAnsi"/>
      <w:lang w:eastAsia="en-US"/>
    </w:rPr>
  </w:style>
  <w:style w:type="paragraph" w:customStyle="1" w:styleId="0D5DD23CB9ED4D2E8A576C4E4D23870818">
    <w:name w:val="0D5DD23CB9ED4D2E8A576C4E4D23870818"/>
    <w:rsid w:val="006556DB"/>
    <w:rPr>
      <w:rFonts w:eastAsiaTheme="minorHAnsi"/>
      <w:lang w:eastAsia="en-US"/>
    </w:rPr>
  </w:style>
  <w:style w:type="paragraph" w:customStyle="1" w:styleId="3F337497215D44C29F76A6FC74C4CF4518">
    <w:name w:val="3F337497215D44C29F76A6FC74C4CF4518"/>
    <w:rsid w:val="006556DB"/>
    <w:rPr>
      <w:rFonts w:eastAsiaTheme="minorHAnsi"/>
      <w:lang w:eastAsia="en-US"/>
    </w:rPr>
  </w:style>
  <w:style w:type="paragraph" w:customStyle="1" w:styleId="5066AF6A3C3345F9AD451C0BB8993D0E18">
    <w:name w:val="5066AF6A3C3345F9AD451C0BB8993D0E18"/>
    <w:rsid w:val="006556DB"/>
    <w:rPr>
      <w:rFonts w:eastAsiaTheme="minorHAnsi"/>
      <w:lang w:eastAsia="en-US"/>
    </w:rPr>
  </w:style>
  <w:style w:type="paragraph" w:customStyle="1" w:styleId="65EDA0FE7DD643CB96DFBB64F522A96F18">
    <w:name w:val="65EDA0FE7DD643CB96DFBB64F522A96F18"/>
    <w:rsid w:val="006556DB"/>
    <w:rPr>
      <w:rFonts w:eastAsiaTheme="minorHAnsi"/>
      <w:lang w:eastAsia="en-US"/>
    </w:rPr>
  </w:style>
  <w:style w:type="paragraph" w:customStyle="1" w:styleId="0ABA61BFEF37481CBF4E35CA70B3320E18">
    <w:name w:val="0ABA61BFEF37481CBF4E35CA70B3320E18"/>
    <w:rsid w:val="006556DB"/>
    <w:rPr>
      <w:rFonts w:eastAsiaTheme="minorHAnsi"/>
      <w:lang w:eastAsia="en-US"/>
    </w:rPr>
  </w:style>
  <w:style w:type="paragraph" w:customStyle="1" w:styleId="39A9449AC933442BA419BBC65542191D12">
    <w:name w:val="39A9449AC933442BA419BBC65542191D12"/>
    <w:rsid w:val="006C5B6F"/>
    <w:rPr>
      <w:rFonts w:eastAsiaTheme="minorHAnsi"/>
      <w:lang w:eastAsia="en-US"/>
    </w:rPr>
  </w:style>
  <w:style w:type="paragraph" w:customStyle="1" w:styleId="5C052A6991F042F38FD6C20C9BD9AB4912">
    <w:name w:val="5C052A6991F042F38FD6C20C9BD9AB4912"/>
    <w:rsid w:val="006C5B6F"/>
    <w:rPr>
      <w:rFonts w:eastAsiaTheme="minorHAnsi"/>
      <w:lang w:eastAsia="en-US"/>
    </w:rPr>
  </w:style>
  <w:style w:type="paragraph" w:customStyle="1" w:styleId="D3FC1463B7984A19A643542CAAA2844319">
    <w:name w:val="D3FC1463B7984A19A643542CAAA2844319"/>
    <w:rsid w:val="006C5B6F"/>
    <w:rPr>
      <w:rFonts w:eastAsiaTheme="minorHAnsi"/>
      <w:lang w:eastAsia="en-US"/>
    </w:rPr>
  </w:style>
  <w:style w:type="paragraph" w:customStyle="1" w:styleId="CA0198139C764931B84156863822CFFB19">
    <w:name w:val="CA0198139C764931B84156863822CFFB19"/>
    <w:rsid w:val="006C5B6F"/>
    <w:rPr>
      <w:rFonts w:eastAsiaTheme="minorHAnsi"/>
      <w:lang w:eastAsia="en-US"/>
    </w:rPr>
  </w:style>
  <w:style w:type="paragraph" w:customStyle="1" w:styleId="2B3512FD1CD14E57889465AE28191EE519">
    <w:name w:val="2B3512FD1CD14E57889465AE28191EE519"/>
    <w:rsid w:val="006C5B6F"/>
    <w:rPr>
      <w:rFonts w:eastAsiaTheme="minorHAnsi"/>
      <w:lang w:eastAsia="en-US"/>
    </w:rPr>
  </w:style>
  <w:style w:type="paragraph" w:customStyle="1" w:styleId="3273D749ED7F4BDF8C8AB6634670B22019">
    <w:name w:val="3273D749ED7F4BDF8C8AB6634670B22019"/>
    <w:rsid w:val="006C5B6F"/>
    <w:rPr>
      <w:rFonts w:eastAsiaTheme="minorHAnsi"/>
      <w:lang w:eastAsia="en-US"/>
    </w:rPr>
  </w:style>
  <w:style w:type="paragraph" w:customStyle="1" w:styleId="81379AA3B6B3464F9B2A6E2B8322485B18">
    <w:name w:val="81379AA3B6B3464F9B2A6E2B8322485B18"/>
    <w:rsid w:val="006C5B6F"/>
    <w:rPr>
      <w:rFonts w:eastAsiaTheme="minorHAnsi"/>
      <w:lang w:eastAsia="en-US"/>
    </w:rPr>
  </w:style>
  <w:style w:type="paragraph" w:customStyle="1" w:styleId="9D40F734B11F4EDC9678AFA5EE09570D18">
    <w:name w:val="9D40F734B11F4EDC9678AFA5EE09570D18"/>
    <w:rsid w:val="006C5B6F"/>
    <w:rPr>
      <w:rFonts w:eastAsiaTheme="minorHAnsi"/>
      <w:lang w:eastAsia="en-US"/>
    </w:rPr>
  </w:style>
  <w:style w:type="paragraph" w:customStyle="1" w:styleId="90035C2C0A514F7BBE1C25EA7389D48019">
    <w:name w:val="90035C2C0A514F7BBE1C25EA7389D48019"/>
    <w:rsid w:val="006C5B6F"/>
    <w:rPr>
      <w:rFonts w:eastAsiaTheme="minorHAnsi"/>
      <w:lang w:eastAsia="en-US"/>
    </w:rPr>
  </w:style>
  <w:style w:type="paragraph" w:customStyle="1" w:styleId="6DE8419C7C5F4032962DD39C770821F719">
    <w:name w:val="6DE8419C7C5F4032962DD39C770821F719"/>
    <w:rsid w:val="006C5B6F"/>
    <w:rPr>
      <w:rFonts w:eastAsiaTheme="minorHAnsi"/>
      <w:lang w:eastAsia="en-US"/>
    </w:rPr>
  </w:style>
  <w:style w:type="paragraph" w:customStyle="1" w:styleId="BD7A0381E1EE45B2AB85C6685C1510D619">
    <w:name w:val="BD7A0381E1EE45B2AB85C6685C1510D619"/>
    <w:rsid w:val="006C5B6F"/>
    <w:rPr>
      <w:rFonts w:eastAsiaTheme="minorHAnsi"/>
      <w:lang w:eastAsia="en-US"/>
    </w:rPr>
  </w:style>
  <w:style w:type="paragraph" w:customStyle="1" w:styleId="6154AC1EC3394F6485E2B630E08262E119">
    <w:name w:val="6154AC1EC3394F6485E2B630E08262E119"/>
    <w:rsid w:val="006C5B6F"/>
    <w:rPr>
      <w:rFonts w:eastAsiaTheme="minorHAnsi"/>
      <w:lang w:eastAsia="en-US"/>
    </w:rPr>
  </w:style>
  <w:style w:type="paragraph" w:customStyle="1" w:styleId="2B35382CF1AE48739F2D8C8E3B0DCA2719">
    <w:name w:val="2B35382CF1AE48739F2D8C8E3B0DCA2719"/>
    <w:rsid w:val="006C5B6F"/>
    <w:rPr>
      <w:rFonts w:eastAsiaTheme="minorHAnsi"/>
      <w:lang w:eastAsia="en-US"/>
    </w:rPr>
  </w:style>
  <w:style w:type="paragraph" w:customStyle="1" w:styleId="A32026C2F0414AE2BD22FE389C199A7919">
    <w:name w:val="A32026C2F0414AE2BD22FE389C199A7919"/>
    <w:rsid w:val="006C5B6F"/>
    <w:rPr>
      <w:rFonts w:eastAsiaTheme="minorHAnsi"/>
      <w:lang w:eastAsia="en-US"/>
    </w:rPr>
  </w:style>
  <w:style w:type="paragraph" w:customStyle="1" w:styleId="0D5DD23CB9ED4D2E8A576C4E4D23870819">
    <w:name w:val="0D5DD23CB9ED4D2E8A576C4E4D23870819"/>
    <w:rsid w:val="006C5B6F"/>
    <w:rPr>
      <w:rFonts w:eastAsiaTheme="minorHAnsi"/>
      <w:lang w:eastAsia="en-US"/>
    </w:rPr>
  </w:style>
  <w:style w:type="paragraph" w:customStyle="1" w:styleId="65EDA0FE7DD643CB96DFBB64F522A96F19">
    <w:name w:val="65EDA0FE7DD643CB96DFBB64F522A96F19"/>
    <w:rsid w:val="006C5B6F"/>
    <w:rPr>
      <w:rFonts w:eastAsiaTheme="minorHAnsi"/>
      <w:lang w:eastAsia="en-US"/>
    </w:rPr>
  </w:style>
  <w:style w:type="paragraph" w:customStyle="1" w:styleId="0ABA61BFEF37481CBF4E35CA70B3320E19">
    <w:name w:val="0ABA61BFEF37481CBF4E35CA70B3320E19"/>
    <w:rsid w:val="006C5B6F"/>
    <w:rPr>
      <w:rFonts w:eastAsiaTheme="minorHAnsi"/>
      <w:lang w:eastAsia="en-US"/>
    </w:rPr>
  </w:style>
  <w:style w:type="paragraph" w:customStyle="1" w:styleId="368AA9CD02454EE2BB2AE1C60693C7C8">
    <w:name w:val="368AA9CD02454EE2BB2AE1C60693C7C8"/>
    <w:rsid w:val="006C5B6F"/>
  </w:style>
  <w:style w:type="paragraph" w:customStyle="1" w:styleId="D43F68784A5E43D3951597C62D836AE1">
    <w:name w:val="D43F68784A5E43D3951597C62D836AE1"/>
    <w:rsid w:val="006C5B6F"/>
  </w:style>
  <w:style w:type="paragraph" w:customStyle="1" w:styleId="DFF63F2835354CEAA92D4C17621B62BB">
    <w:name w:val="DFF63F2835354CEAA92D4C17621B62BB"/>
    <w:rsid w:val="006C5B6F"/>
  </w:style>
  <w:style w:type="paragraph" w:customStyle="1" w:styleId="66B9A7D96CF44F85B812E4EAFB03AD2D">
    <w:name w:val="66B9A7D96CF44F85B812E4EAFB03AD2D"/>
    <w:rsid w:val="006C5B6F"/>
  </w:style>
  <w:style w:type="paragraph" w:customStyle="1" w:styleId="DE9851C95EE245D0A2C69CE5D886331D">
    <w:name w:val="DE9851C95EE245D0A2C69CE5D886331D"/>
    <w:rsid w:val="006C5B6F"/>
  </w:style>
  <w:style w:type="paragraph" w:customStyle="1" w:styleId="04EBB423757D47F399E56C73F28F5F20">
    <w:name w:val="04EBB423757D47F399E56C73F28F5F20"/>
    <w:rsid w:val="006C5B6F"/>
  </w:style>
  <w:style w:type="paragraph" w:customStyle="1" w:styleId="39A9449AC933442BA419BBC65542191D13">
    <w:name w:val="39A9449AC933442BA419BBC65542191D13"/>
    <w:rsid w:val="00966067"/>
    <w:rPr>
      <w:rFonts w:eastAsiaTheme="minorHAnsi"/>
      <w:lang w:eastAsia="en-US"/>
    </w:rPr>
  </w:style>
  <w:style w:type="paragraph" w:customStyle="1" w:styleId="5C052A6991F042F38FD6C20C9BD9AB4913">
    <w:name w:val="5C052A6991F042F38FD6C20C9BD9AB4913"/>
    <w:rsid w:val="00966067"/>
    <w:rPr>
      <w:rFonts w:eastAsiaTheme="minorHAnsi"/>
      <w:lang w:eastAsia="en-US"/>
    </w:rPr>
  </w:style>
  <w:style w:type="paragraph" w:customStyle="1" w:styleId="D3FC1463B7984A19A643542CAAA2844320">
    <w:name w:val="D3FC1463B7984A19A643542CAAA2844320"/>
    <w:rsid w:val="00966067"/>
    <w:rPr>
      <w:rFonts w:eastAsiaTheme="minorHAnsi"/>
      <w:lang w:eastAsia="en-US"/>
    </w:rPr>
  </w:style>
  <w:style w:type="paragraph" w:customStyle="1" w:styleId="CA0198139C764931B84156863822CFFB20">
    <w:name w:val="CA0198139C764931B84156863822CFFB20"/>
    <w:rsid w:val="00966067"/>
    <w:rPr>
      <w:rFonts w:eastAsiaTheme="minorHAnsi"/>
      <w:lang w:eastAsia="en-US"/>
    </w:rPr>
  </w:style>
  <w:style w:type="paragraph" w:customStyle="1" w:styleId="2B3512FD1CD14E57889465AE28191EE520">
    <w:name w:val="2B3512FD1CD14E57889465AE28191EE520"/>
    <w:rsid w:val="00966067"/>
    <w:rPr>
      <w:rFonts w:eastAsiaTheme="minorHAnsi"/>
      <w:lang w:eastAsia="en-US"/>
    </w:rPr>
  </w:style>
  <w:style w:type="paragraph" w:customStyle="1" w:styleId="3273D749ED7F4BDF8C8AB6634670B22020">
    <w:name w:val="3273D749ED7F4BDF8C8AB6634670B22020"/>
    <w:rsid w:val="00966067"/>
    <w:rPr>
      <w:rFonts w:eastAsiaTheme="minorHAnsi"/>
      <w:lang w:eastAsia="en-US"/>
    </w:rPr>
  </w:style>
  <w:style w:type="paragraph" w:customStyle="1" w:styleId="81379AA3B6B3464F9B2A6E2B8322485B19">
    <w:name w:val="81379AA3B6B3464F9B2A6E2B8322485B19"/>
    <w:rsid w:val="00966067"/>
    <w:rPr>
      <w:rFonts w:eastAsiaTheme="minorHAnsi"/>
      <w:lang w:eastAsia="en-US"/>
    </w:rPr>
  </w:style>
  <w:style w:type="paragraph" w:customStyle="1" w:styleId="9D40F734B11F4EDC9678AFA5EE09570D19">
    <w:name w:val="9D40F734B11F4EDC9678AFA5EE09570D19"/>
    <w:rsid w:val="00966067"/>
    <w:rPr>
      <w:rFonts w:eastAsiaTheme="minorHAnsi"/>
      <w:lang w:eastAsia="en-US"/>
    </w:rPr>
  </w:style>
  <w:style w:type="paragraph" w:customStyle="1" w:styleId="90035C2C0A514F7BBE1C25EA7389D48020">
    <w:name w:val="90035C2C0A514F7BBE1C25EA7389D48020"/>
    <w:rsid w:val="00966067"/>
    <w:rPr>
      <w:rFonts w:eastAsiaTheme="minorHAnsi"/>
      <w:lang w:eastAsia="en-US"/>
    </w:rPr>
  </w:style>
  <w:style w:type="paragraph" w:customStyle="1" w:styleId="6DE8419C7C5F4032962DD39C770821F720">
    <w:name w:val="6DE8419C7C5F4032962DD39C770821F720"/>
    <w:rsid w:val="00966067"/>
    <w:rPr>
      <w:rFonts w:eastAsiaTheme="minorHAnsi"/>
      <w:lang w:eastAsia="en-US"/>
    </w:rPr>
  </w:style>
  <w:style w:type="paragraph" w:customStyle="1" w:styleId="BD7A0381E1EE45B2AB85C6685C1510D620">
    <w:name w:val="BD7A0381E1EE45B2AB85C6685C1510D620"/>
    <w:rsid w:val="00966067"/>
    <w:rPr>
      <w:rFonts w:eastAsiaTheme="minorHAnsi"/>
      <w:lang w:eastAsia="en-US"/>
    </w:rPr>
  </w:style>
  <w:style w:type="paragraph" w:customStyle="1" w:styleId="D43F68784A5E43D3951597C62D836AE11">
    <w:name w:val="D43F68784A5E43D3951597C62D836AE11"/>
    <w:rsid w:val="00966067"/>
    <w:rPr>
      <w:rFonts w:eastAsiaTheme="minorHAnsi"/>
      <w:lang w:eastAsia="en-US"/>
    </w:rPr>
  </w:style>
  <w:style w:type="paragraph" w:customStyle="1" w:styleId="DFF63F2835354CEAA92D4C17621B62BB1">
    <w:name w:val="DFF63F2835354CEAA92D4C17621B62BB1"/>
    <w:rsid w:val="00966067"/>
    <w:rPr>
      <w:rFonts w:eastAsiaTheme="minorHAnsi"/>
      <w:lang w:eastAsia="en-US"/>
    </w:rPr>
  </w:style>
  <w:style w:type="paragraph" w:customStyle="1" w:styleId="66B9A7D96CF44F85B812E4EAFB03AD2D1">
    <w:name w:val="66B9A7D96CF44F85B812E4EAFB03AD2D1"/>
    <w:rsid w:val="00966067"/>
    <w:rPr>
      <w:rFonts w:eastAsiaTheme="minorHAnsi"/>
      <w:lang w:eastAsia="en-US"/>
    </w:rPr>
  </w:style>
  <w:style w:type="paragraph" w:customStyle="1" w:styleId="04EBB423757D47F399E56C73F28F5F201">
    <w:name w:val="04EBB423757D47F399E56C73F28F5F201"/>
    <w:rsid w:val="00966067"/>
    <w:rPr>
      <w:rFonts w:eastAsiaTheme="minorHAnsi"/>
      <w:lang w:eastAsia="en-US"/>
    </w:rPr>
  </w:style>
  <w:style w:type="paragraph" w:customStyle="1" w:styleId="39A9449AC933442BA419BBC65542191D14">
    <w:name w:val="39A9449AC933442BA419BBC65542191D14"/>
    <w:rsid w:val="00690D83"/>
    <w:rPr>
      <w:rFonts w:eastAsiaTheme="minorHAnsi"/>
      <w:lang w:eastAsia="en-US"/>
    </w:rPr>
  </w:style>
  <w:style w:type="paragraph" w:customStyle="1" w:styleId="5C052A6991F042F38FD6C20C9BD9AB4914">
    <w:name w:val="5C052A6991F042F38FD6C20C9BD9AB4914"/>
    <w:rsid w:val="00690D83"/>
    <w:rPr>
      <w:rFonts w:eastAsiaTheme="minorHAnsi"/>
      <w:lang w:eastAsia="en-US"/>
    </w:rPr>
  </w:style>
  <w:style w:type="paragraph" w:customStyle="1" w:styleId="D3FC1463B7984A19A643542CAAA2844321">
    <w:name w:val="D3FC1463B7984A19A643542CAAA2844321"/>
    <w:rsid w:val="00690D83"/>
    <w:rPr>
      <w:rFonts w:eastAsiaTheme="minorHAnsi"/>
      <w:lang w:eastAsia="en-US"/>
    </w:rPr>
  </w:style>
  <w:style w:type="paragraph" w:customStyle="1" w:styleId="CA0198139C764931B84156863822CFFB21">
    <w:name w:val="CA0198139C764931B84156863822CFFB21"/>
    <w:rsid w:val="00690D83"/>
    <w:rPr>
      <w:rFonts w:eastAsiaTheme="minorHAnsi"/>
      <w:lang w:eastAsia="en-US"/>
    </w:rPr>
  </w:style>
  <w:style w:type="paragraph" w:customStyle="1" w:styleId="2B3512FD1CD14E57889465AE28191EE521">
    <w:name w:val="2B3512FD1CD14E57889465AE28191EE521"/>
    <w:rsid w:val="00690D83"/>
    <w:rPr>
      <w:rFonts w:eastAsiaTheme="minorHAnsi"/>
      <w:lang w:eastAsia="en-US"/>
    </w:rPr>
  </w:style>
  <w:style w:type="paragraph" w:customStyle="1" w:styleId="3273D749ED7F4BDF8C8AB6634670B22021">
    <w:name w:val="3273D749ED7F4BDF8C8AB6634670B22021"/>
    <w:rsid w:val="00690D83"/>
    <w:rPr>
      <w:rFonts w:eastAsiaTheme="minorHAnsi"/>
      <w:lang w:eastAsia="en-US"/>
    </w:rPr>
  </w:style>
  <w:style w:type="paragraph" w:customStyle="1" w:styleId="81379AA3B6B3464F9B2A6E2B8322485B20">
    <w:name w:val="81379AA3B6B3464F9B2A6E2B8322485B20"/>
    <w:rsid w:val="00690D83"/>
    <w:rPr>
      <w:rFonts w:eastAsiaTheme="minorHAnsi"/>
      <w:lang w:eastAsia="en-US"/>
    </w:rPr>
  </w:style>
  <w:style w:type="paragraph" w:customStyle="1" w:styleId="9D40F734B11F4EDC9678AFA5EE09570D20">
    <w:name w:val="9D40F734B11F4EDC9678AFA5EE09570D20"/>
    <w:rsid w:val="00690D83"/>
    <w:rPr>
      <w:rFonts w:eastAsiaTheme="minorHAnsi"/>
      <w:lang w:eastAsia="en-US"/>
    </w:rPr>
  </w:style>
  <w:style w:type="paragraph" w:customStyle="1" w:styleId="90035C2C0A514F7BBE1C25EA7389D48021">
    <w:name w:val="90035C2C0A514F7BBE1C25EA7389D48021"/>
    <w:rsid w:val="00690D83"/>
    <w:rPr>
      <w:rFonts w:eastAsiaTheme="minorHAnsi"/>
      <w:lang w:eastAsia="en-US"/>
    </w:rPr>
  </w:style>
  <w:style w:type="paragraph" w:customStyle="1" w:styleId="6DE8419C7C5F4032962DD39C770821F721">
    <w:name w:val="6DE8419C7C5F4032962DD39C770821F721"/>
    <w:rsid w:val="00690D83"/>
    <w:rPr>
      <w:rFonts w:eastAsiaTheme="minorHAnsi"/>
      <w:lang w:eastAsia="en-US"/>
    </w:rPr>
  </w:style>
  <w:style w:type="paragraph" w:customStyle="1" w:styleId="BD7A0381E1EE45B2AB85C6685C1510D621">
    <w:name w:val="BD7A0381E1EE45B2AB85C6685C1510D621"/>
    <w:rsid w:val="00690D83"/>
    <w:rPr>
      <w:rFonts w:eastAsiaTheme="minorHAnsi"/>
      <w:lang w:eastAsia="en-US"/>
    </w:rPr>
  </w:style>
  <w:style w:type="paragraph" w:customStyle="1" w:styleId="D43F68784A5E43D3951597C62D836AE12">
    <w:name w:val="D43F68784A5E43D3951597C62D836AE12"/>
    <w:rsid w:val="00690D83"/>
    <w:rPr>
      <w:rFonts w:eastAsiaTheme="minorHAnsi"/>
      <w:lang w:eastAsia="en-US"/>
    </w:rPr>
  </w:style>
  <w:style w:type="paragraph" w:customStyle="1" w:styleId="DFF63F2835354CEAA92D4C17621B62BB2">
    <w:name w:val="DFF63F2835354CEAA92D4C17621B62BB2"/>
    <w:rsid w:val="00690D83"/>
    <w:rPr>
      <w:rFonts w:eastAsiaTheme="minorHAnsi"/>
      <w:lang w:eastAsia="en-US"/>
    </w:rPr>
  </w:style>
  <w:style w:type="paragraph" w:customStyle="1" w:styleId="66B9A7D96CF44F85B812E4EAFB03AD2D2">
    <w:name w:val="66B9A7D96CF44F85B812E4EAFB03AD2D2"/>
    <w:rsid w:val="00690D83"/>
    <w:rPr>
      <w:rFonts w:eastAsiaTheme="minorHAnsi"/>
      <w:lang w:eastAsia="en-US"/>
    </w:rPr>
  </w:style>
  <w:style w:type="paragraph" w:customStyle="1" w:styleId="04EBB423757D47F399E56C73F28F5F202">
    <w:name w:val="04EBB423757D47F399E56C73F28F5F202"/>
    <w:rsid w:val="00690D83"/>
    <w:rPr>
      <w:rFonts w:eastAsiaTheme="minorHAnsi"/>
      <w:lang w:eastAsia="en-US"/>
    </w:rPr>
  </w:style>
  <w:style w:type="paragraph" w:customStyle="1" w:styleId="39A9449AC933442BA419BBC65542191D15">
    <w:name w:val="39A9449AC933442BA419BBC65542191D15"/>
    <w:rsid w:val="0068420F"/>
    <w:rPr>
      <w:rFonts w:eastAsiaTheme="minorHAnsi"/>
      <w:lang w:eastAsia="en-US"/>
    </w:rPr>
  </w:style>
  <w:style w:type="paragraph" w:customStyle="1" w:styleId="5C052A6991F042F38FD6C20C9BD9AB4915">
    <w:name w:val="5C052A6991F042F38FD6C20C9BD9AB4915"/>
    <w:rsid w:val="0068420F"/>
    <w:rPr>
      <w:rFonts w:eastAsiaTheme="minorHAnsi"/>
      <w:lang w:eastAsia="en-US"/>
    </w:rPr>
  </w:style>
  <w:style w:type="paragraph" w:customStyle="1" w:styleId="D3FC1463B7984A19A643542CAAA2844322">
    <w:name w:val="D3FC1463B7984A19A643542CAAA2844322"/>
    <w:rsid w:val="0068420F"/>
    <w:rPr>
      <w:rFonts w:eastAsiaTheme="minorHAnsi"/>
      <w:lang w:eastAsia="en-US"/>
    </w:rPr>
  </w:style>
  <w:style w:type="paragraph" w:customStyle="1" w:styleId="CA0198139C764931B84156863822CFFB22">
    <w:name w:val="CA0198139C764931B84156863822CFFB22"/>
    <w:rsid w:val="0068420F"/>
    <w:rPr>
      <w:rFonts w:eastAsiaTheme="minorHAnsi"/>
      <w:lang w:eastAsia="en-US"/>
    </w:rPr>
  </w:style>
  <w:style w:type="paragraph" w:customStyle="1" w:styleId="2B3512FD1CD14E57889465AE28191EE522">
    <w:name w:val="2B3512FD1CD14E57889465AE28191EE522"/>
    <w:rsid w:val="0068420F"/>
    <w:rPr>
      <w:rFonts w:eastAsiaTheme="minorHAnsi"/>
      <w:lang w:eastAsia="en-US"/>
    </w:rPr>
  </w:style>
  <w:style w:type="paragraph" w:customStyle="1" w:styleId="3273D749ED7F4BDF8C8AB6634670B22022">
    <w:name w:val="3273D749ED7F4BDF8C8AB6634670B22022"/>
    <w:rsid w:val="0068420F"/>
    <w:rPr>
      <w:rFonts w:eastAsiaTheme="minorHAnsi"/>
      <w:lang w:eastAsia="en-US"/>
    </w:rPr>
  </w:style>
  <w:style w:type="paragraph" w:customStyle="1" w:styleId="81379AA3B6B3464F9B2A6E2B8322485B21">
    <w:name w:val="81379AA3B6B3464F9B2A6E2B8322485B21"/>
    <w:rsid w:val="0068420F"/>
    <w:rPr>
      <w:rFonts w:eastAsiaTheme="minorHAnsi"/>
      <w:lang w:eastAsia="en-US"/>
    </w:rPr>
  </w:style>
  <w:style w:type="paragraph" w:customStyle="1" w:styleId="9D40F734B11F4EDC9678AFA5EE09570D21">
    <w:name w:val="9D40F734B11F4EDC9678AFA5EE09570D21"/>
    <w:rsid w:val="0068420F"/>
    <w:rPr>
      <w:rFonts w:eastAsiaTheme="minorHAnsi"/>
      <w:lang w:eastAsia="en-US"/>
    </w:rPr>
  </w:style>
  <w:style w:type="paragraph" w:customStyle="1" w:styleId="90035C2C0A514F7BBE1C25EA7389D48022">
    <w:name w:val="90035C2C0A514F7BBE1C25EA7389D48022"/>
    <w:rsid w:val="0068420F"/>
    <w:rPr>
      <w:rFonts w:eastAsiaTheme="minorHAnsi"/>
      <w:lang w:eastAsia="en-US"/>
    </w:rPr>
  </w:style>
  <w:style w:type="paragraph" w:customStyle="1" w:styleId="6DE8419C7C5F4032962DD39C770821F722">
    <w:name w:val="6DE8419C7C5F4032962DD39C770821F722"/>
    <w:rsid w:val="0068420F"/>
    <w:rPr>
      <w:rFonts w:eastAsiaTheme="minorHAnsi"/>
      <w:lang w:eastAsia="en-US"/>
    </w:rPr>
  </w:style>
  <w:style w:type="paragraph" w:customStyle="1" w:styleId="BD7A0381E1EE45B2AB85C6685C1510D622">
    <w:name w:val="BD7A0381E1EE45B2AB85C6685C1510D622"/>
    <w:rsid w:val="0068420F"/>
    <w:rPr>
      <w:rFonts w:eastAsiaTheme="minorHAnsi"/>
      <w:lang w:eastAsia="en-US"/>
    </w:rPr>
  </w:style>
  <w:style w:type="paragraph" w:customStyle="1" w:styleId="D43F68784A5E43D3951597C62D836AE13">
    <w:name w:val="D43F68784A5E43D3951597C62D836AE13"/>
    <w:rsid w:val="0068420F"/>
    <w:rPr>
      <w:rFonts w:eastAsiaTheme="minorHAnsi"/>
      <w:lang w:eastAsia="en-US"/>
    </w:rPr>
  </w:style>
  <w:style w:type="paragraph" w:customStyle="1" w:styleId="DFF63F2835354CEAA92D4C17621B62BB3">
    <w:name w:val="DFF63F2835354CEAA92D4C17621B62BB3"/>
    <w:rsid w:val="0068420F"/>
    <w:rPr>
      <w:rFonts w:eastAsiaTheme="minorHAnsi"/>
      <w:lang w:eastAsia="en-US"/>
    </w:rPr>
  </w:style>
  <w:style w:type="paragraph" w:customStyle="1" w:styleId="66B9A7D96CF44F85B812E4EAFB03AD2D3">
    <w:name w:val="66B9A7D96CF44F85B812E4EAFB03AD2D3"/>
    <w:rsid w:val="0068420F"/>
    <w:rPr>
      <w:rFonts w:eastAsiaTheme="minorHAnsi"/>
      <w:lang w:eastAsia="en-US"/>
    </w:rPr>
  </w:style>
  <w:style w:type="paragraph" w:customStyle="1" w:styleId="04EBB423757D47F399E56C73F28F5F203">
    <w:name w:val="04EBB423757D47F399E56C73F28F5F203"/>
    <w:rsid w:val="0068420F"/>
    <w:rPr>
      <w:rFonts w:eastAsiaTheme="minorHAnsi"/>
      <w:lang w:eastAsia="en-US"/>
    </w:rPr>
  </w:style>
  <w:style w:type="paragraph" w:customStyle="1" w:styleId="D676D110FA814287B94C8E14F2992D80">
    <w:name w:val="D676D110FA814287B94C8E14F2992D80"/>
    <w:rsid w:val="0068420F"/>
  </w:style>
  <w:style w:type="paragraph" w:customStyle="1" w:styleId="79888BCBB6F64F0FB6CE383D8B139BE4">
    <w:name w:val="79888BCBB6F64F0FB6CE383D8B139BE4"/>
    <w:rsid w:val="0068420F"/>
  </w:style>
  <w:style w:type="paragraph" w:customStyle="1" w:styleId="67DD02B4C11043C88021228BCCFA6057">
    <w:name w:val="67DD02B4C11043C88021228BCCFA6057"/>
    <w:rsid w:val="0068420F"/>
  </w:style>
  <w:style w:type="paragraph" w:customStyle="1" w:styleId="08D3102F96F4464F95C8DD367CC4E36F">
    <w:name w:val="08D3102F96F4464F95C8DD367CC4E36F"/>
    <w:rsid w:val="0068420F"/>
  </w:style>
  <w:style w:type="paragraph" w:customStyle="1" w:styleId="39A9449AC933442BA419BBC65542191D16">
    <w:name w:val="39A9449AC933442BA419BBC65542191D16"/>
    <w:rsid w:val="00F07F4B"/>
    <w:rPr>
      <w:rFonts w:eastAsiaTheme="minorHAnsi"/>
      <w:lang w:eastAsia="en-US"/>
    </w:rPr>
  </w:style>
  <w:style w:type="paragraph" w:customStyle="1" w:styleId="5C052A6991F042F38FD6C20C9BD9AB4916">
    <w:name w:val="5C052A6991F042F38FD6C20C9BD9AB4916"/>
    <w:rsid w:val="00F07F4B"/>
    <w:rPr>
      <w:rFonts w:eastAsiaTheme="minorHAnsi"/>
      <w:lang w:eastAsia="en-US"/>
    </w:rPr>
  </w:style>
  <w:style w:type="paragraph" w:customStyle="1" w:styleId="D3FC1463B7984A19A643542CAAA2844323">
    <w:name w:val="D3FC1463B7984A19A643542CAAA2844323"/>
    <w:rsid w:val="00F07F4B"/>
    <w:rPr>
      <w:rFonts w:eastAsiaTheme="minorHAnsi"/>
      <w:lang w:eastAsia="en-US"/>
    </w:rPr>
  </w:style>
  <w:style w:type="paragraph" w:customStyle="1" w:styleId="CA0198139C764931B84156863822CFFB23">
    <w:name w:val="CA0198139C764931B84156863822CFFB23"/>
    <w:rsid w:val="00F07F4B"/>
    <w:rPr>
      <w:rFonts w:eastAsiaTheme="minorHAnsi"/>
      <w:lang w:eastAsia="en-US"/>
    </w:rPr>
  </w:style>
  <w:style w:type="paragraph" w:customStyle="1" w:styleId="2B3512FD1CD14E57889465AE28191EE523">
    <w:name w:val="2B3512FD1CD14E57889465AE28191EE523"/>
    <w:rsid w:val="00F07F4B"/>
    <w:rPr>
      <w:rFonts w:eastAsiaTheme="minorHAnsi"/>
      <w:lang w:eastAsia="en-US"/>
    </w:rPr>
  </w:style>
  <w:style w:type="paragraph" w:customStyle="1" w:styleId="3273D749ED7F4BDF8C8AB6634670B22023">
    <w:name w:val="3273D749ED7F4BDF8C8AB6634670B22023"/>
    <w:rsid w:val="00F07F4B"/>
    <w:rPr>
      <w:rFonts w:eastAsiaTheme="minorHAnsi"/>
      <w:lang w:eastAsia="en-US"/>
    </w:rPr>
  </w:style>
  <w:style w:type="paragraph" w:customStyle="1" w:styleId="81379AA3B6B3464F9B2A6E2B8322485B22">
    <w:name w:val="81379AA3B6B3464F9B2A6E2B8322485B22"/>
    <w:rsid w:val="00F07F4B"/>
    <w:rPr>
      <w:rFonts w:eastAsiaTheme="minorHAnsi"/>
      <w:lang w:eastAsia="en-US"/>
    </w:rPr>
  </w:style>
  <w:style w:type="paragraph" w:customStyle="1" w:styleId="9D40F734B11F4EDC9678AFA5EE09570D22">
    <w:name w:val="9D40F734B11F4EDC9678AFA5EE09570D22"/>
    <w:rsid w:val="00F07F4B"/>
    <w:rPr>
      <w:rFonts w:eastAsiaTheme="minorHAnsi"/>
      <w:lang w:eastAsia="en-US"/>
    </w:rPr>
  </w:style>
  <w:style w:type="paragraph" w:customStyle="1" w:styleId="90035C2C0A514F7BBE1C25EA7389D48023">
    <w:name w:val="90035C2C0A514F7BBE1C25EA7389D48023"/>
    <w:rsid w:val="00F07F4B"/>
    <w:rPr>
      <w:rFonts w:eastAsiaTheme="minorHAnsi"/>
      <w:lang w:eastAsia="en-US"/>
    </w:rPr>
  </w:style>
  <w:style w:type="paragraph" w:customStyle="1" w:styleId="6DE8419C7C5F4032962DD39C770821F723">
    <w:name w:val="6DE8419C7C5F4032962DD39C770821F723"/>
    <w:rsid w:val="00F07F4B"/>
    <w:rPr>
      <w:rFonts w:eastAsiaTheme="minorHAnsi"/>
      <w:lang w:eastAsia="en-US"/>
    </w:rPr>
  </w:style>
  <w:style w:type="paragraph" w:customStyle="1" w:styleId="BD7A0381E1EE45B2AB85C6685C1510D623">
    <w:name w:val="BD7A0381E1EE45B2AB85C6685C1510D623"/>
    <w:rsid w:val="00F07F4B"/>
    <w:rPr>
      <w:rFonts w:eastAsiaTheme="minorHAnsi"/>
      <w:lang w:eastAsia="en-US"/>
    </w:rPr>
  </w:style>
  <w:style w:type="paragraph" w:customStyle="1" w:styleId="D43F68784A5E43D3951597C62D836AE14">
    <w:name w:val="D43F68784A5E43D3951597C62D836AE14"/>
    <w:rsid w:val="00F07F4B"/>
    <w:rPr>
      <w:rFonts w:eastAsiaTheme="minorHAnsi"/>
      <w:lang w:eastAsia="en-US"/>
    </w:rPr>
  </w:style>
  <w:style w:type="paragraph" w:customStyle="1" w:styleId="DFF63F2835354CEAA92D4C17621B62BB4">
    <w:name w:val="DFF63F2835354CEAA92D4C17621B62BB4"/>
    <w:rsid w:val="00F07F4B"/>
    <w:rPr>
      <w:rFonts w:eastAsiaTheme="minorHAnsi"/>
      <w:lang w:eastAsia="en-US"/>
    </w:rPr>
  </w:style>
  <w:style w:type="paragraph" w:customStyle="1" w:styleId="D676D110FA814287B94C8E14F2992D801">
    <w:name w:val="D676D110FA814287B94C8E14F2992D801"/>
    <w:rsid w:val="00F07F4B"/>
    <w:rPr>
      <w:rFonts w:eastAsiaTheme="minorHAnsi"/>
      <w:lang w:eastAsia="en-US"/>
    </w:rPr>
  </w:style>
  <w:style w:type="paragraph" w:customStyle="1" w:styleId="79888BCBB6F64F0FB6CE383D8B139BE41">
    <w:name w:val="79888BCBB6F64F0FB6CE383D8B139BE41"/>
    <w:rsid w:val="00F07F4B"/>
    <w:rPr>
      <w:rFonts w:eastAsiaTheme="minorHAnsi"/>
      <w:lang w:eastAsia="en-US"/>
    </w:rPr>
  </w:style>
  <w:style w:type="paragraph" w:customStyle="1" w:styleId="66B9A7D96CF44F85B812E4EAFB03AD2D4">
    <w:name w:val="66B9A7D96CF44F85B812E4EAFB03AD2D4"/>
    <w:rsid w:val="00F07F4B"/>
    <w:rPr>
      <w:rFonts w:eastAsiaTheme="minorHAnsi"/>
      <w:lang w:eastAsia="en-US"/>
    </w:rPr>
  </w:style>
  <w:style w:type="paragraph" w:customStyle="1" w:styleId="04EBB423757D47F399E56C73F28F5F204">
    <w:name w:val="04EBB423757D47F399E56C73F28F5F204"/>
    <w:rsid w:val="00F07F4B"/>
    <w:rPr>
      <w:rFonts w:eastAsiaTheme="minorHAnsi"/>
      <w:lang w:eastAsia="en-US"/>
    </w:rPr>
  </w:style>
  <w:style w:type="paragraph" w:customStyle="1" w:styleId="67DD02B4C11043C88021228BCCFA60571">
    <w:name w:val="67DD02B4C11043C88021228BCCFA60571"/>
    <w:rsid w:val="00F07F4B"/>
    <w:rPr>
      <w:rFonts w:eastAsiaTheme="minorHAnsi"/>
      <w:lang w:eastAsia="en-US"/>
    </w:rPr>
  </w:style>
  <w:style w:type="paragraph" w:customStyle="1" w:styleId="08D3102F96F4464F95C8DD367CC4E36F1">
    <w:name w:val="08D3102F96F4464F95C8DD367CC4E36F1"/>
    <w:rsid w:val="00F07F4B"/>
    <w:rPr>
      <w:rFonts w:eastAsiaTheme="minorHAnsi"/>
      <w:lang w:eastAsia="en-US"/>
    </w:rPr>
  </w:style>
  <w:style w:type="paragraph" w:customStyle="1" w:styleId="39A9449AC933442BA419BBC65542191D17">
    <w:name w:val="39A9449AC933442BA419BBC65542191D17"/>
    <w:rsid w:val="00445243"/>
    <w:rPr>
      <w:rFonts w:eastAsiaTheme="minorHAnsi"/>
      <w:lang w:eastAsia="en-US"/>
    </w:rPr>
  </w:style>
  <w:style w:type="paragraph" w:customStyle="1" w:styleId="5C052A6991F042F38FD6C20C9BD9AB4917">
    <w:name w:val="5C052A6991F042F38FD6C20C9BD9AB4917"/>
    <w:rsid w:val="00445243"/>
    <w:rPr>
      <w:rFonts w:eastAsiaTheme="minorHAnsi"/>
      <w:lang w:eastAsia="en-US"/>
    </w:rPr>
  </w:style>
  <w:style w:type="paragraph" w:customStyle="1" w:styleId="D3FC1463B7984A19A643542CAAA2844324">
    <w:name w:val="D3FC1463B7984A19A643542CAAA2844324"/>
    <w:rsid w:val="00445243"/>
    <w:rPr>
      <w:rFonts w:eastAsiaTheme="minorHAnsi"/>
      <w:lang w:eastAsia="en-US"/>
    </w:rPr>
  </w:style>
  <w:style w:type="paragraph" w:customStyle="1" w:styleId="CA0198139C764931B84156863822CFFB24">
    <w:name w:val="CA0198139C764931B84156863822CFFB24"/>
    <w:rsid w:val="00445243"/>
    <w:rPr>
      <w:rFonts w:eastAsiaTheme="minorHAnsi"/>
      <w:lang w:eastAsia="en-US"/>
    </w:rPr>
  </w:style>
  <w:style w:type="paragraph" w:customStyle="1" w:styleId="2B3512FD1CD14E57889465AE28191EE524">
    <w:name w:val="2B3512FD1CD14E57889465AE28191EE524"/>
    <w:rsid w:val="00445243"/>
    <w:rPr>
      <w:rFonts w:eastAsiaTheme="minorHAnsi"/>
      <w:lang w:eastAsia="en-US"/>
    </w:rPr>
  </w:style>
  <w:style w:type="paragraph" w:customStyle="1" w:styleId="3273D749ED7F4BDF8C8AB6634670B22024">
    <w:name w:val="3273D749ED7F4BDF8C8AB6634670B22024"/>
    <w:rsid w:val="00445243"/>
    <w:rPr>
      <w:rFonts w:eastAsiaTheme="minorHAnsi"/>
      <w:lang w:eastAsia="en-US"/>
    </w:rPr>
  </w:style>
  <w:style w:type="paragraph" w:customStyle="1" w:styleId="81379AA3B6B3464F9B2A6E2B8322485B23">
    <w:name w:val="81379AA3B6B3464F9B2A6E2B8322485B23"/>
    <w:rsid w:val="00445243"/>
    <w:rPr>
      <w:rFonts w:eastAsiaTheme="minorHAnsi"/>
      <w:lang w:eastAsia="en-US"/>
    </w:rPr>
  </w:style>
  <w:style w:type="paragraph" w:customStyle="1" w:styleId="9D40F734B11F4EDC9678AFA5EE09570D23">
    <w:name w:val="9D40F734B11F4EDC9678AFA5EE09570D23"/>
    <w:rsid w:val="00445243"/>
    <w:rPr>
      <w:rFonts w:eastAsiaTheme="minorHAnsi"/>
      <w:lang w:eastAsia="en-US"/>
    </w:rPr>
  </w:style>
  <w:style w:type="paragraph" w:customStyle="1" w:styleId="90035C2C0A514F7BBE1C25EA7389D48024">
    <w:name w:val="90035C2C0A514F7BBE1C25EA7389D48024"/>
    <w:rsid w:val="00445243"/>
    <w:rPr>
      <w:rFonts w:eastAsiaTheme="minorHAnsi"/>
      <w:lang w:eastAsia="en-US"/>
    </w:rPr>
  </w:style>
  <w:style w:type="paragraph" w:customStyle="1" w:styleId="6DE8419C7C5F4032962DD39C770821F724">
    <w:name w:val="6DE8419C7C5F4032962DD39C770821F724"/>
    <w:rsid w:val="00445243"/>
    <w:rPr>
      <w:rFonts w:eastAsiaTheme="minorHAnsi"/>
      <w:lang w:eastAsia="en-US"/>
    </w:rPr>
  </w:style>
  <w:style w:type="paragraph" w:customStyle="1" w:styleId="BD7A0381E1EE45B2AB85C6685C1510D624">
    <w:name w:val="BD7A0381E1EE45B2AB85C6685C1510D624"/>
    <w:rsid w:val="00445243"/>
    <w:rPr>
      <w:rFonts w:eastAsiaTheme="minorHAnsi"/>
      <w:lang w:eastAsia="en-US"/>
    </w:rPr>
  </w:style>
  <w:style w:type="paragraph" w:customStyle="1" w:styleId="D43F68784A5E43D3951597C62D836AE15">
    <w:name w:val="D43F68784A5E43D3951597C62D836AE15"/>
    <w:rsid w:val="00445243"/>
    <w:rPr>
      <w:rFonts w:eastAsiaTheme="minorHAnsi"/>
      <w:lang w:eastAsia="en-US"/>
    </w:rPr>
  </w:style>
  <w:style w:type="paragraph" w:customStyle="1" w:styleId="DFF63F2835354CEAA92D4C17621B62BB5">
    <w:name w:val="DFF63F2835354CEAA92D4C17621B62BB5"/>
    <w:rsid w:val="00445243"/>
    <w:rPr>
      <w:rFonts w:eastAsiaTheme="minorHAnsi"/>
      <w:lang w:eastAsia="en-US"/>
    </w:rPr>
  </w:style>
  <w:style w:type="paragraph" w:customStyle="1" w:styleId="D676D110FA814287B94C8E14F2992D802">
    <w:name w:val="D676D110FA814287B94C8E14F2992D802"/>
    <w:rsid w:val="00445243"/>
    <w:rPr>
      <w:rFonts w:eastAsiaTheme="minorHAnsi"/>
      <w:lang w:eastAsia="en-US"/>
    </w:rPr>
  </w:style>
  <w:style w:type="paragraph" w:customStyle="1" w:styleId="79888BCBB6F64F0FB6CE383D8B139BE42">
    <w:name w:val="79888BCBB6F64F0FB6CE383D8B139BE42"/>
    <w:rsid w:val="00445243"/>
    <w:rPr>
      <w:rFonts w:eastAsiaTheme="minorHAnsi"/>
      <w:lang w:eastAsia="en-US"/>
    </w:rPr>
  </w:style>
  <w:style w:type="paragraph" w:customStyle="1" w:styleId="66B9A7D96CF44F85B812E4EAFB03AD2D5">
    <w:name w:val="66B9A7D96CF44F85B812E4EAFB03AD2D5"/>
    <w:rsid w:val="00445243"/>
    <w:rPr>
      <w:rFonts w:eastAsiaTheme="minorHAnsi"/>
      <w:lang w:eastAsia="en-US"/>
    </w:rPr>
  </w:style>
  <w:style w:type="paragraph" w:customStyle="1" w:styleId="04EBB423757D47F399E56C73F28F5F205">
    <w:name w:val="04EBB423757D47F399E56C73F28F5F205"/>
    <w:rsid w:val="00445243"/>
    <w:rPr>
      <w:rFonts w:eastAsiaTheme="minorHAnsi"/>
      <w:lang w:eastAsia="en-US"/>
    </w:rPr>
  </w:style>
  <w:style w:type="paragraph" w:customStyle="1" w:styleId="67DD02B4C11043C88021228BCCFA60572">
    <w:name w:val="67DD02B4C11043C88021228BCCFA60572"/>
    <w:rsid w:val="00445243"/>
    <w:rPr>
      <w:rFonts w:eastAsiaTheme="minorHAnsi"/>
      <w:lang w:eastAsia="en-US"/>
    </w:rPr>
  </w:style>
  <w:style w:type="paragraph" w:customStyle="1" w:styleId="08D3102F96F4464F95C8DD367CC4E36F2">
    <w:name w:val="08D3102F96F4464F95C8DD367CC4E36F2"/>
    <w:rsid w:val="00445243"/>
    <w:rPr>
      <w:rFonts w:eastAsiaTheme="minorHAnsi"/>
      <w:lang w:eastAsia="en-US"/>
    </w:rPr>
  </w:style>
  <w:style w:type="paragraph" w:customStyle="1" w:styleId="39A9449AC933442BA419BBC65542191D18">
    <w:name w:val="39A9449AC933442BA419BBC65542191D18"/>
    <w:rsid w:val="009B2EAC"/>
    <w:rPr>
      <w:rFonts w:eastAsiaTheme="minorHAnsi"/>
      <w:lang w:eastAsia="en-US"/>
    </w:rPr>
  </w:style>
  <w:style w:type="paragraph" w:customStyle="1" w:styleId="5C052A6991F042F38FD6C20C9BD9AB4918">
    <w:name w:val="5C052A6991F042F38FD6C20C9BD9AB4918"/>
    <w:rsid w:val="009B2EAC"/>
    <w:rPr>
      <w:rFonts w:eastAsiaTheme="minorHAnsi"/>
      <w:lang w:eastAsia="en-US"/>
    </w:rPr>
  </w:style>
  <w:style w:type="paragraph" w:customStyle="1" w:styleId="D3FC1463B7984A19A643542CAAA2844325">
    <w:name w:val="D3FC1463B7984A19A643542CAAA2844325"/>
    <w:rsid w:val="009B2EAC"/>
    <w:rPr>
      <w:rFonts w:eastAsiaTheme="minorHAnsi"/>
      <w:lang w:eastAsia="en-US"/>
    </w:rPr>
  </w:style>
  <w:style w:type="paragraph" w:customStyle="1" w:styleId="CA0198139C764931B84156863822CFFB25">
    <w:name w:val="CA0198139C764931B84156863822CFFB25"/>
    <w:rsid w:val="009B2EAC"/>
    <w:rPr>
      <w:rFonts w:eastAsiaTheme="minorHAnsi"/>
      <w:lang w:eastAsia="en-US"/>
    </w:rPr>
  </w:style>
  <w:style w:type="paragraph" w:customStyle="1" w:styleId="2B3512FD1CD14E57889465AE28191EE525">
    <w:name w:val="2B3512FD1CD14E57889465AE28191EE525"/>
    <w:rsid w:val="009B2EAC"/>
    <w:rPr>
      <w:rFonts w:eastAsiaTheme="minorHAnsi"/>
      <w:lang w:eastAsia="en-US"/>
    </w:rPr>
  </w:style>
  <w:style w:type="paragraph" w:customStyle="1" w:styleId="3273D749ED7F4BDF8C8AB6634670B22025">
    <w:name w:val="3273D749ED7F4BDF8C8AB6634670B22025"/>
    <w:rsid w:val="009B2EAC"/>
    <w:rPr>
      <w:rFonts w:eastAsiaTheme="minorHAnsi"/>
      <w:lang w:eastAsia="en-US"/>
    </w:rPr>
  </w:style>
  <w:style w:type="paragraph" w:customStyle="1" w:styleId="81379AA3B6B3464F9B2A6E2B8322485B24">
    <w:name w:val="81379AA3B6B3464F9B2A6E2B8322485B24"/>
    <w:rsid w:val="009B2EAC"/>
    <w:rPr>
      <w:rFonts w:eastAsiaTheme="minorHAnsi"/>
      <w:lang w:eastAsia="en-US"/>
    </w:rPr>
  </w:style>
  <w:style w:type="paragraph" w:customStyle="1" w:styleId="9D40F734B11F4EDC9678AFA5EE09570D24">
    <w:name w:val="9D40F734B11F4EDC9678AFA5EE09570D24"/>
    <w:rsid w:val="009B2EAC"/>
    <w:rPr>
      <w:rFonts w:eastAsiaTheme="minorHAnsi"/>
      <w:lang w:eastAsia="en-US"/>
    </w:rPr>
  </w:style>
  <w:style w:type="paragraph" w:customStyle="1" w:styleId="90035C2C0A514F7BBE1C25EA7389D48025">
    <w:name w:val="90035C2C0A514F7BBE1C25EA7389D48025"/>
    <w:rsid w:val="009B2EAC"/>
    <w:rPr>
      <w:rFonts w:eastAsiaTheme="minorHAnsi"/>
      <w:lang w:eastAsia="en-US"/>
    </w:rPr>
  </w:style>
  <w:style w:type="paragraph" w:customStyle="1" w:styleId="6DE8419C7C5F4032962DD39C770821F725">
    <w:name w:val="6DE8419C7C5F4032962DD39C770821F725"/>
    <w:rsid w:val="009B2EAC"/>
    <w:rPr>
      <w:rFonts w:eastAsiaTheme="minorHAnsi"/>
      <w:lang w:eastAsia="en-US"/>
    </w:rPr>
  </w:style>
  <w:style w:type="paragraph" w:customStyle="1" w:styleId="BD7A0381E1EE45B2AB85C6685C1510D625">
    <w:name w:val="BD7A0381E1EE45B2AB85C6685C1510D625"/>
    <w:rsid w:val="009B2EAC"/>
    <w:rPr>
      <w:rFonts w:eastAsiaTheme="minorHAnsi"/>
      <w:lang w:eastAsia="en-US"/>
    </w:rPr>
  </w:style>
  <w:style w:type="paragraph" w:customStyle="1" w:styleId="D43F68784A5E43D3951597C62D836AE16">
    <w:name w:val="D43F68784A5E43D3951597C62D836AE16"/>
    <w:rsid w:val="009B2EAC"/>
    <w:rPr>
      <w:rFonts w:eastAsiaTheme="minorHAnsi"/>
      <w:lang w:eastAsia="en-US"/>
    </w:rPr>
  </w:style>
  <w:style w:type="paragraph" w:customStyle="1" w:styleId="DFF63F2835354CEAA92D4C17621B62BB6">
    <w:name w:val="DFF63F2835354CEAA92D4C17621B62BB6"/>
    <w:rsid w:val="009B2EAC"/>
    <w:rPr>
      <w:rFonts w:eastAsiaTheme="minorHAnsi"/>
      <w:lang w:eastAsia="en-US"/>
    </w:rPr>
  </w:style>
  <w:style w:type="paragraph" w:customStyle="1" w:styleId="D676D110FA814287B94C8E14F2992D803">
    <w:name w:val="D676D110FA814287B94C8E14F2992D803"/>
    <w:rsid w:val="009B2EAC"/>
    <w:rPr>
      <w:rFonts w:eastAsiaTheme="minorHAnsi"/>
      <w:lang w:eastAsia="en-US"/>
    </w:rPr>
  </w:style>
  <w:style w:type="paragraph" w:customStyle="1" w:styleId="79888BCBB6F64F0FB6CE383D8B139BE43">
    <w:name w:val="79888BCBB6F64F0FB6CE383D8B139BE43"/>
    <w:rsid w:val="009B2EAC"/>
    <w:rPr>
      <w:rFonts w:eastAsiaTheme="minorHAnsi"/>
      <w:lang w:eastAsia="en-US"/>
    </w:rPr>
  </w:style>
  <w:style w:type="paragraph" w:customStyle="1" w:styleId="66B9A7D96CF44F85B812E4EAFB03AD2D6">
    <w:name w:val="66B9A7D96CF44F85B812E4EAFB03AD2D6"/>
    <w:rsid w:val="009B2EAC"/>
    <w:rPr>
      <w:rFonts w:eastAsiaTheme="minorHAnsi"/>
      <w:lang w:eastAsia="en-US"/>
    </w:rPr>
  </w:style>
  <w:style w:type="paragraph" w:customStyle="1" w:styleId="04EBB423757D47F399E56C73F28F5F206">
    <w:name w:val="04EBB423757D47F399E56C73F28F5F206"/>
    <w:rsid w:val="009B2EAC"/>
    <w:rPr>
      <w:rFonts w:eastAsiaTheme="minorHAnsi"/>
      <w:lang w:eastAsia="en-US"/>
    </w:rPr>
  </w:style>
  <w:style w:type="paragraph" w:customStyle="1" w:styleId="67DD02B4C11043C88021228BCCFA60573">
    <w:name w:val="67DD02B4C11043C88021228BCCFA60573"/>
    <w:rsid w:val="009B2EAC"/>
    <w:rPr>
      <w:rFonts w:eastAsiaTheme="minorHAnsi"/>
      <w:lang w:eastAsia="en-US"/>
    </w:rPr>
  </w:style>
  <w:style w:type="paragraph" w:customStyle="1" w:styleId="08D3102F96F4464F95C8DD367CC4E36F3">
    <w:name w:val="08D3102F96F4464F95C8DD367CC4E36F3"/>
    <w:rsid w:val="009B2EAC"/>
    <w:rPr>
      <w:rFonts w:eastAsiaTheme="minorHAnsi"/>
      <w:lang w:eastAsia="en-US"/>
    </w:rPr>
  </w:style>
  <w:style w:type="paragraph" w:customStyle="1" w:styleId="01AAF5A6ED0444858FD6608BD2AB5B1F">
    <w:name w:val="01AAF5A6ED0444858FD6608BD2AB5B1F"/>
    <w:rsid w:val="009B2EAC"/>
  </w:style>
  <w:style w:type="paragraph" w:customStyle="1" w:styleId="01AAF5A6ED0444858FD6608BD2AB5B1F1">
    <w:name w:val="01AAF5A6ED0444858FD6608BD2AB5B1F1"/>
    <w:rsid w:val="00F44E57"/>
    <w:rPr>
      <w:rFonts w:eastAsiaTheme="minorHAnsi"/>
      <w:lang w:eastAsia="en-US"/>
    </w:rPr>
  </w:style>
  <w:style w:type="paragraph" w:customStyle="1" w:styleId="5C052A6991F042F38FD6C20C9BD9AB4919">
    <w:name w:val="5C052A6991F042F38FD6C20C9BD9AB4919"/>
    <w:rsid w:val="00F44E57"/>
    <w:rPr>
      <w:rFonts w:eastAsiaTheme="minorHAnsi"/>
      <w:lang w:eastAsia="en-US"/>
    </w:rPr>
  </w:style>
  <w:style w:type="paragraph" w:customStyle="1" w:styleId="D3FC1463B7984A19A643542CAAA2844326">
    <w:name w:val="D3FC1463B7984A19A643542CAAA2844326"/>
    <w:rsid w:val="00F44E57"/>
    <w:rPr>
      <w:rFonts w:eastAsiaTheme="minorHAnsi"/>
      <w:lang w:eastAsia="en-US"/>
    </w:rPr>
  </w:style>
  <w:style w:type="paragraph" w:customStyle="1" w:styleId="CA0198139C764931B84156863822CFFB26">
    <w:name w:val="CA0198139C764931B84156863822CFFB26"/>
    <w:rsid w:val="00F44E57"/>
    <w:rPr>
      <w:rFonts w:eastAsiaTheme="minorHAnsi"/>
      <w:lang w:eastAsia="en-US"/>
    </w:rPr>
  </w:style>
  <w:style w:type="paragraph" w:customStyle="1" w:styleId="2B3512FD1CD14E57889465AE28191EE526">
    <w:name w:val="2B3512FD1CD14E57889465AE28191EE526"/>
    <w:rsid w:val="00F44E57"/>
    <w:rPr>
      <w:rFonts w:eastAsiaTheme="minorHAnsi"/>
      <w:lang w:eastAsia="en-US"/>
    </w:rPr>
  </w:style>
  <w:style w:type="paragraph" w:customStyle="1" w:styleId="3273D749ED7F4BDF8C8AB6634670B22026">
    <w:name w:val="3273D749ED7F4BDF8C8AB6634670B22026"/>
    <w:rsid w:val="00F44E57"/>
    <w:rPr>
      <w:rFonts w:eastAsiaTheme="minorHAnsi"/>
      <w:lang w:eastAsia="en-US"/>
    </w:rPr>
  </w:style>
  <w:style w:type="paragraph" w:customStyle="1" w:styleId="81379AA3B6B3464F9B2A6E2B8322485B25">
    <w:name w:val="81379AA3B6B3464F9B2A6E2B8322485B25"/>
    <w:rsid w:val="00F44E57"/>
    <w:rPr>
      <w:rFonts w:eastAsiaTheme="minorHAnsi"/>
      <w:lang w:eastAsia="en-US"/>
    </w:rPr>
  </w:style>
  <w:style w:type="paragraph" w:customStyle="1" w:styleId="9D40F734B11F4EDC9678AFA5EE09570D25">
    <w:name w:val="9D40F734B11F4EDC9678AFA5EE09570D25"/>
    <w:rsid w:val="00F44E57"/>
    <w:rPr>
      <w:rFonts w:eastAsiaTheme="minorHAnsi"/>
      <w:lang w:eastAsia="en-US"/>
    </w:rPr>
  </w:style>
  <w:style w:type="paragraph" w:customStyle="1" w:styleId="90035C2C0A514F7BBE1C25EA7389D48026">
    <w:name w:val="90035C2C0A514F7BBE1C25EA7389D48026"/>
    <w:rsid w:val="00F44E57"/>
    <w:rPr>
      <w:rFonts w:eastAsiaTheme="minorHAnsi"/>
      <w:lang w:eastAsia="en-US"/>
    </w:rPr>
  </w:style>
  <w:style w:type="paragraph" w:customStyle="1" w:styleId="6DE8419C7C5F4032962DD39C770821F726">
    <w:name w:val="6DE8419C7C5F4032962DD39C770821F726"/>
    <w:rsid w:val="00F44E57"/>
    <w:rPr>
      <w:rFonts w:eastAsiaTheme="minorHAnsi"/>
      <w:lang w:eastAsia="en-US"/>
    </w:rPr>
  </w:style>
  <w:style w:type="paragraph" w:customStyle="1" w:styleId="BD7A0381E1EE45B2AB85C6685C1510D626">
    <w:name w:val="BD7A0381E1EE45B2AB85C6685C1510D626"/>
    <w:rsid w:val="00F44E57"/>
    <w:rPr>
      <w:rFonts w:eastAsiaTheme="minorHAnsi"/>
      <w:lang w:eastAsia="en-US"/>
    </w:rPr>
  </w:style>
  <w:style w:type="paragraph" w:customStyle="1" w:styleId="D43F68784A5E43D3951597C62D836AE17">
    <w:name w:val="D43F68784A5E43D3951597C62D836AE17"/>
    <w:rsid w:val="00F44E57"/>
    <w:rPr>
      <w:rFonts w:eastAsiaTheme="minorHAnsi"/>
      <w:lang w:eastAsia="en-US"/>
    </w:rPr>
  </w:style>
  <w:style w:type="paragraph" w:customStyle="1" w:styleId="DFF63F2835354CEAA92D4C17621B62BB7">
    <w:name w:val="DFF63F2835354CEAA92D4C17621B62BB7"/>
    <w:rsid w:val="00F44E57"/>
    <w:rPr>
      <w:rFonts w:eastAsiaTheme="minorHAnsi"/>
      <w:lang w:eastAsia="en-US"/>
    </w:rPr>
  </w:style>
  <w:style w:type="paragraph" w:customStyle="1" w:styleId="D676D110FA814287B94C8E14F2992D804">
    <w:name w:val="D676D110FA814287B94C8E14F2992D804"/>
    <w:rsid w:val="00F44E57"/>
    <w:rPr>
      <w:rFonts w:eastAsiaTheme="minorHAnsi"/>
      <w:lang w:eastAsia="en-US"/>
    </w:rPr>
  </w:style>
  <w:style w:type="paragraph" w:customStyle="1" w:styleId="79888BCBB6F64F0FB6CE383D8B139BE44">
    <w:name w:val="79888BCBB6F64F0FB6CE383D8B139BE44"/>
    <w:rsid w:val="00F44E57"/>
    <w:rPr>
      <w:rFonts w:eastAsiaTheme="minorHAnsi"/>
      <w:lang w:eastAsia="en-US"/>
    </w:rPr>
  </w:style>
  <w:style w:type="paragraph" w:customStyle="1" w:styleId="66B9A7D96CF44F85B812E4EAFB03AD2D7">
    <w:name w:val="66B9A7D96CF44F85B812E4EAFB03AD2D7"/>
    <w:rsid w:val="00F44E57"/>
    <w:rPr>
      <w:rFonts w:eastAsiaTheme="minorHAnsi"/>
      <w:lang w:eastAsia="en-US"/>
    </w:rPr>
  </w:style>
  <w:style w:type="paragraph" w:customStyle="1" w:styleId="04EBB423757D47F399E56C73F28F5F207">
    <w:name w:val="04EBB423757D47F399E56C73F28F5F207"/>
    <w:rsid w:val="00F44E57"/>
    <w:rPr>
      <w:rFonts w:eastAsiaTheme="minorHAnsi"/>
      <w:lang w:eastAsia="en-US"/>
    </w:rPr>
  </w:style>
  <w:style w:type="paragraph" w:customStyle="1" w:styleId="67DD02B4C11043C88021228BCCFA60574">
    <w:name w:val="67DD02B4C11043C88021228BCCFA60574"/>
    <w:rsid w:val="00F44E57"/>
    <w:rPr>
      <w:rFonts w:eastAsiaTheme="minorHAnsi"/>
      <w:lang w:eastAsia="en-US"/>
    </w:rPr>
  </w:style>
  <w:style w:type="paragraph" w:customStyle="1" w:styleId="08D3102F96F4464F95C8DD367CC4E36F4">
    <w:name w:val="08D3102F96F4464F95C8DD367CC4E36F4"/>
    <w:rsid w:val="00F44E57"/>
    <w:rPr>
      <w:rFonts w:eastAsiaTheme="minorHAnsi"/>
      <w:lang w:eastAsia="en-US"/>
    </w:rPr>
  </w:style>
  <w:style w:type="paragraph" w:customStyle="1" w:styleId="01AAF5A6ED0444858FD6608BD2AB5B1F2">
    <w:name w:val="01AAF5A6ED0444858FD6608BD2AB5B1F2"/>
    <w:rsid w:val="00BA35D4"/>
    <w:rPr>
      <w:rFonts w:eastAsiaTheme="minorHAnsi"/>
      <w:lang w:eastAsia="en-US"/>
    </w:rPr>
  </w:style>
  <w:style w:type="paragraph" w:customStyle="1" w:styleId="5C052A6991F042F38FD6C20C9BD9AB4920">
    <w:name w:val="5C052A6991F042F38FD6C20C9BD9AB4920"/>
    <w:rsid w:val="00BA35D4"/>
    <w:rPr>
      <w:rFonts w:eastAsiaTheme="minorHAnsi"/>
      <w:lang w:eastAsia="en-US"/>
    </w:rPr>
  </w:style>
  <w:style w:type="paragraph" w:customStyle="1" w:styleId="D3FC1463B7984A19A643542CAAA2844327">
    <w:name w:val="D3FC1463B7984A19A643542CAAA2844327"/>
    <w:rsid w:val="00BA35D4"/>
    <w:rPr>
      <w:rFonts w:eastAsiaTheme="minorHAnsi"/>
      <w:lang w:eastAsia="en-US"/>
    </w:rPr>
  </w:style>
  <w:style w:type="paragraph" w:customStyle="1" w:styleId="CA0198139C764931B84156863822CFFB27">
    <w:name w:val="CA0198139C764931B84156863822CFFB27"/>
    <w:rsid w:val="00BA35D4"/>
    <w:rPr>
      <w:rFonts w:eastAsiaTheme="minorHAnsi"/>
      <w:lang w:eastAsia="en-US"/>
    </w:rPr>
  </w:style>
  <w:style w:type="paragraph" w:customStyle="1" w:styleId="2B3512FD1CD14E57889465AE28191EE527">
    <w:name w:val="2B3512FD1CD14E57889465AE28191EE527"/>
    <w:rsid w:val="00BA35D4"/>
    <w:rPr>
      <w:rFonts w:eastAsiaTheme="minorHAnsi"/>
      <w:lang w:eastAsia="en-US"/>
    </w:rPr>
  </w:style>
  <w:style w:type="paragraph" w:customStyle="1" w:styleId="3273D749ED7F4BDF8C8AB6634670B22027">
    <w:name w:val="3273D749ED7F4BDF8C8AB6634670B22027"/>
    <w:rsid w:val="00BA35D4"/>
    <w:rPr>
      <w:rFonts w:eastAsiaTheme="minorHAnsi"/>
      <w:lang w:eastAsia="en-US"/>
    </w:rPr>
  </w:style>
  <w:style w:type="paragraph" w:customStyle="1" w:styleId="81379AA3B6B3464F9B2A6E2B8322485B26">
    <w:name w:val="81379AA3B6B3464F9B2A6E2B8322485B26"/>
    <w:rsid w:val="00BA35D4"/>
    <w:rPr>
      <w:rFonts w:eastAsiaTheme="minorHAnsi"/>
      <w:lang w:eastAsia="en-US"/>
    </w:rPr>
  </w:style>
  <w:style w:type="paragraph" w:customStyle="1" w:styleId="9D40F734B11F4EDC9678AFA5EE09570D26">
    <w:name w:val="9D40F734B11F4EDC9678AFA5EE09570D26"/>
    <w:rsid w:val="00BA35D4"/>
    <w:rPr>
      <w:rFonts w:eastAsiaTheme="minorHAnsi"/>
      <w:lang w:eastAsia="en-US"/>
    </w:rPr>
  </w:style>
  <w:style w:type="paragraph" w:customStyle="1" w:styleId="90035C2C0A514F7BBE1C25EA7389D48027">
    <w:name w:val="90035C2C0A514F7BBE1C25EA7389D48027"/>
    <w:rsid w:val="00BA35D4"/>
    <w:rPr>
      <w:rFonts w:eastAsiaTheme="minorHAnsi"/>
      <w:lang w:eastAsia="en-US"/>
    </w:rPr>
  </w:style>
  <w:style w:type="paragraph" w:customStyle="1" w:styleId="6DE8419C7C5F4032962DD39C770821F727">
    <w:name w:val="6DE8419C7C5F4032962DD39C770821F727"/>
    <w:rsid w:val="00BA35D4"/>
    <w:rPr>
      <w:rFonts w:eastAsiaTheme="minorHAnsi"/>
      <w:lang w:eastAsia="en-US"/>
    </w:rPr>
  </w:style>
  <w:style w:type="paragraph" w:customStyle="1" w:styleId="BD7A0381E1EE45B2AB85C6685C1510D627">
    <w:name w:val="BD7A0381E1EE45B2AB85C6685C1510D627"/>
    <w:rsid w:val="00BA35D4"/>
    <w:rPr>
      <w:rFonts w:eastAsiaTheme="minorHAnsi"/>
      <w:lang w:eastAsia="en-US"/>
    </w:rPr>
  </w:style>
  <w:style w:type="paragraph" w:customStyle="1" w:styleId="D43F68784A5E43D3951597C62D836AE18">
    <w:name w:val="D43F68784A5E43D3951597C62D836AE18"/>
    <w:rsid w:val="00BA35D4"/>
    <w:rPr>
      <w:rFonts w:eastAsiaTheme="minorHAnsi"/>
      <w:lang w:eastAsia="en-US"/>
    </w:rPr>
  </w:style>
  <w:style w:type="paragraph" w:customStyle="1" w:styleId="DFF63F2835354CEAA92D4C17621B62BB8">
    <w:name w:val="DFF63F2835354CEAA92D4C17621B62BB8"/>
    <w:rsid w:val="00BA35D4"/>
    <w:rPr>
      <w:rFonts w:eastAsiaTheme="minorHAnsi"/>
      <w:lang w:eastAsia="en-US"/>
    </w:rPr>
  </w:style>
  <w:style w:type="paragraph" w:customStyle="1" w:styleId="D676D110FA814287B94C8E14F2992D805">
    <w:name w:val="D676D110FA814287B94C8E14F2992D805"/>
    <w:rsid w:val="00BA35D4"/>
    <w:rPr>
      <w:rFonts w:eastAsiaTheme="minorHAnsi"/>
      <w:lang w:eastAsia="en-US"/>
    </w:rPr>
  </w:style>
  <w:style w:type="paragraph" w:customStyle="1" w:styleId="79888BCBB6F64F0FB6CE383D8B139BE45">
    <w:name w:val="79888BCBB6F64F0FB6CE383D8B139BE45"/>
    <w:rsid w:val="00BA35D4"/>
    <w:rPr>
      <w:rFonts w:eastAsiaTheme="minorHAnsi"/>
      <w:lang w:eastAsia="en-US"/>
    </w:rPr>
  </w:style>
  <w:style w:type="paragraph" w:customStyle="1" w:styleId="66B9A7D96CF44F85B812E4EAFB03AD2D8">
    <w:name w:val="66B9A7D96CF44F85B812E4EAFB03AD2D8"/>
    <w:rsid w:val="00BA35D4"/>
    <w:rPr>
      <w:rFonts w:eastAsiaTheme="minorHAnsi"/>
      <w:lang w:eastAsia="en-US"/>
    </w:rPr>
  </w:style>
  <w:style w:type="paragraph" w:customStyle="1" w:styleId="04EBB423757D47F399E56C73F28F5F208">
    <w:name w:val="04EBB423757D47F399E56C73F28F5F208"/>
    <w:rsid w:val="00BA35D4"/>
    <w:rPr>
      <w:rFonts w:eastAsiaTheme="minorHAnsi"/>
      <w:lang w:eastAsia="en-US"/>
    </w:rPr>
  </w:style>
  <w:style w:type="paragraph" w:customStyle="1" w:styleId="67DD02B4C11043C88021228BCCFA60575">
    <w:name w:val="67DD02B4C11043C88021228BCCFA60575"/>
    <w:rsid w:val="00BA35D4"/>
    <w:rPr>
      <w:rFonts w:eastAsiaTheme="minorHAnsi"/>
      <w:lang w:eastAsia="en-US"/>
    </w:rPr>
  </w:style>
  <w:style w:type="paragraph" w:customStyle="1" w:styleId="08D3102F96F4464F95C8DD367CC4E36F5">
    <w:name w:val="08D3102F96F4464F95C8DD367CC4E36F5"/>
    <w:rsid w:val="00BA35D4"/>
    <w:rPr>
      <w:rFonts w:eastAsiaTheme="minorHAnsi"/>
      <w:lang w:eastAsia="en-US"/>
    </w:rPr>
  </w:style>
  <w:style w:type="paragraph" w:customStyle="1" w:styleId="01AAF5A6ED0444858FD6608BD2AB5B1F3">
    <w:name w:val="01AAF5A6ED0444858FD6608BD2AB5B1F3"/>
    <w:rsid w:val="00536786"/>
    <w:rPr>
      <w:rFonts w:eastAsiaTheme="minorHAnsi"/>
      <w:lang w:eastAsia="en-US"/>
    </w:rPr>
  </w:style>
  <w:style w:type="paragraph" w:customStyle="1" w:styleId="5C052A6991F042F38FD6C20C9BD9AB4921">
    <w:name w:val="5C052A6991F042F38FD6C20C9BD9AB4921"/>
    <w:rsid w:val="00536786"/>
    <w:rPr>
      <w:rFonts w:eastAsiaTheme="minorHAnsi"/>
      <w:lang w:eastAsia="en-US"/>
    </w:rPr>
  </w:style>
  <w:style w:type="paragraph" w:customStyle="1" w:styleId="D3FC1463B7984A19A643542CAAA2844328">
    <w:name w:val="D3FC1463B7984A19A643542CAAA2844328"/>
    <w:rsid w:val="00536786"/>
    <w:rPr>
      <w:rFonts w:eastAsiaTheme="minorHAnsi"/>
      <w:lang w:eastAsia="en-US"/>
    </w:rPr>
  </w:style>
  <w:style w:type="paragraph" w:customStyle="1" w:styleId="CA0198139C764931B84156863822CFFB28">
    <w:name w:val="CA0198139C764931B84156863822CFFB28"/>
    <w:rsid w:val="00536786"/>
    <w:rPr>
      <w:rFonts w:eastAsiaTheme="minorHAnsi"/>
      <w:lang w:eastAsia="en-US"/>
    </w:rPr>
  </w:style>
  <w:style w:type="paragraph" w:customStyle="1" w:styleId="2B3512FD1CD14E57889465AE28191EE528">
    <w:name w:val="2B3512FD1CD14E57889465AE28191EE528"/>
    <w:rsid w:val="00536786"/>
    <w:rPr>
      <w:rFonts w:eastAsiaTheme="minorHAnsi"/>
      <w:lang w:eastAsia="en-US"/>
    </w:rPr>
  </w:style>
  <w:style w:type="paragraph" w:customStyle="1" w:styleId="3273D749ED7F4BDF8C8AB6634670B22028">
    <w:name w:val="3273D749ED7F4BDF8C8AB6634670B22028"/>
    <w:rsid w:val="00536786"/>
    <w:rPr>
      <w:rFonts w:eastAsiaTheme="minorHAnsi"/>
      <w:lang w:eastAsia="en-US"/>
    </w:rPr>
  </w:style>
  <w:style w:type="paragraph" w:customStyle="1" w:styleId="81379AA3B6B3464F9B2A6E2B8322485B27">
    <w:name w:val="81379AA3B6B3464F9B2A6E2B8322485B27"/>
    <w:rsid w:val="00536786"/>
    <w:rPr>
      <w:rFonts w:eastAsiaTheme="minorHAnsi"/>
      <w:lang w:eastAsia="en-US"/>
    </w:rPr>
  </w:style>
  <w:style w:type="paragraph" w:customStyle="1" w:styleId="9D40F734B11F4EDC9678AFA5EE09570D27">
    <w:name w:val="9D40F734B11F4EDC9678AFA5EE09570D27"/>
    <w:rsid w:val="00536786"/>
    <w:rPr>
      <w:rFonts w:eastAsiaTheme="minorHAnsi"/>
      <w:lang w:eastAsia="en-US"/>
    </w:rPr>
  </w:style>
  <w:style w:type="paragraph" w:customStyle="1" w:styleId="90035C2C0A514F7BBE1C25EA7389D48028">
    <w:name w:val="90035C2C0A514F7BBE1C25EA7389D48028"/>
    <w:rsid w:val="00536786"/>
    <w:rPr>
      <w:rFonts w:eastAsiaTheme="minorHAnsi"/>
      <w:lang w:eastAsia="en-US"/>
    </w:rPr>
  </w:style>
  <w:style w:type="paragraph" w:customStyle="1" w:styleId="6DE8419C7C5F4032962DD39C770821F728">
    <w:name w:val="6DE8419C7C5F4032962DD39C770821F728"/>
    <w:rsid w:val="00536786"/>
    <w:rPr>
      <w:rFonts w:eastAsiaTheme="minorHAnsi"/>
      <w:lang w:eastAsia="en-US"/>
    </w:rPr>
  </w:style>
  <w:style w:type="paragraph" w:customStyle="1" w:styleId="BD7A0381E1EE45B2AB85C6685C1510D628">
    <w:name w:val="BD7A0381E1EE45B2AB85C6685C1510D628"/>
    <w:rsid w:val="00536786"/>
    <w:rPr>
      <w:rFonts w:eastAsiaTheme="minorHAnsi"/>
      <w:lang w:eastAsia="en-US"/>
    </w:rPr>
  </w:style>
  <w:style w:type="paragraph" w:customStyle="1" w:styleId="D43F68784A5E43D3951597C62D836AE19">
    <w:name w:val="D43F68784A5E43D3951597C62D836AE19"/>
    <w:rsid w:val="00536786"/>
    <w:rPr>
      <w:rFonts w:eastAsiaTheme="minorHAnsi"/>
      <w:lang w:eastAsia="en-US"/>
    </w:rPr>
  </w:style>
  <w:style w:type="paragraph" w:customStyle="1" w:styleId="DFF63F2835354CEAA92D4C17621B62BB9">
    <w:name w:val="DFF63F2835354CEAA92D4C17621B62BB9"/>
    <w:rsid w:val="00536786"/>
    <w:rPr>
      <w:rFonts w:eastAsiaTheme="minorHAnsi"/>
      <w:lang w:eastAsia="en-US"/>
    </w:rPr>
  </w:style>
  <w:style w:type="paragraph" w:customStyle="1" w:styleId="D676D110FA814287B94C8E14F2992D806">
    <w:name w:val="D676D110FA814287B94C8E14F2992D806"/>
    <w:rsid w:val="00536786"/>
    <w:rPr>
      <w:rFonts w:eastAsiaTheme="minorHAnsi"/>
      <w:lang w:eastAsia="en-US"/>
    </w:rPr>
  </w:style>
  <w:style w:type="paragraph" w:customStyle="1" w:styleId="79888BCBB6F64F0FB6CE383D8B139BE46">
    <w:name w:val="79888BCBB6F64F0FB6CE383D8B139BE46"/>
    <w:rsid w:val="00536786"/>
    <w:rPr>
      <w:rFonts w:eastAsiaTheme="minorHAnsi"/>
      <w:lang w:eastAsia="en-US"/>
    </w:rPr>
  </w:style>
  <w:style w:type="paragraph" w:customStyle="1" w:styleId="66B9A7D96CF44F85B812E4EAFB03AD2D9">
    <w:name w:val="66B9A7D96CF44F85B812E4EAFB03AD2D9"/>
    <w:rsid w:val="00536786"/>
    <w:rPr>
      <w:rFonts w:eastAsiaTheme="minorHAnsi"/>
      <w:lang w:eastAsia="en-US"/>
    </w:rPr>
  </w:style>
  <w:style w:type="paragraph" w:customStyle="1" w:styleId="04EBB423757D47F399E56C73F28F5F209">
    <w:name w:val="04EBB423757D47F399E56C73F28F5F209"/>
    <w:rsid w:val="00536786"/>
    <w:rPr>
      <w:rFonts w:eastAsiaTheme="minorHAnsi"/>
      <w:lang w:eastAsia="en-US"/>
    </w:rPr>
  </w:style>
  <w:style w:type="paragraph" w:customStyle="1" w:styleId="67DD02B4C11043C88021228BCCFA60576">
    <w:name w:val="67DD02B4C11043C88021228BCCFA60576"/>
    <w:rsid w:val="00536786"/>
    <w:rPr>
      <w:rFonts w:eastAsiaTheme="minorHAnsi"/>
      <w:lang w:eastAsia="en-US"/>
    </w:rPr>
  </w:style>
  <w:style w:type="paragraph" w:customStyle="1" w:styleId="08D3102F96F4464F95C8DD367CC4E36F6">
    <w:name w:val="08D3102F96F4464F95C8DD367CC4E36F6"/>
    <w:rsid w:val="00536786"/>
    <w:rPr>
      <w:rFonts w:eastAsiaTheme="minorHAnsi"/>
      <w:lang w:eastAsia="en-US"/>
    </w:rPr>
  </w:style>
  <w:style w:type="paragraph" w:customStyle="1" w:styleId="A20012946A1F4A43A4EC45B5CFFE06F8">
    <w:name w:val="A20012946A1F4A43A4EC45B5CFFE06F8"/>
    <w:rsid w:val="00536786"/>
  </w:style>
  <w:style w:type="paragraph" w:customStyle="1" w:styleId="F6E8687CB7A3454BBD61C851914AC36B">
    <w:name w:val="F6E8687CB7A3454BBD61C851914AC36B"/>
    <w:rsid w:val="00536786"/>
  </w:style>
  <w:style w:type="paragraph" w:customStyle="1" w:styleId="2A4D4A9DAD204B8DAD843CE4214E8E47">
    <w:name w:val="2A4D4A9DAD204B8DAD843CE4214E8E47"/>
    <w:rsid w:val="00536786"/>
  </w:style>
  <w:style w:type="paragraph" w:customStyle="1" w:styleId="863DF3B2DA4C4169AE4F80190FFAF838">
    <w:name w:val="863DF3B2DA4C4169AE4F80190FFAF838"/>
    <w:rsid w:val="00536786"/>
  </w:style>
  <w:style w:type="paragraph" w:customStyle="1" w:styleId="B60343ADC64F4D898FBB0F8101D91E75">
    <w:name w:val="B60343ADC64F4D898FBB0F8101D91E75"/>
    <w:rsid w:val="00536786"/>
  </w:style>
  <w:style w:type="paragraph" w:customStyle="1" w:styleId="6BFCF97673684362BDFE04C488B183BA">
    <w:name w:val="6BFCF97673684362BDFE04C488B183BA"/>
    <w:rsid w:val="00536786"/>
  </w:style>
  <w:style w:type="paragraph" w:customStyle="1" w:styleId="76A872809CA7488CB1CC75D55A109E01">
    <w:name w:val="76A872809CA7488CB1CC75D55A109E01"/>
    <w:rsid w:val="00536786"/>
  </w:style>
  <w:style w:type="paragraph" w:customStyle="1" w:styleId="5C052A6991F042F38FD6C20C9BD9AB4922">
    <w:name w:val="5C052A6991F042F38FD6C20C9BD9AB4922"/>
    <w:rsid w:val="00561179"/>
    <w:rPr>
      <w:rFonts w:eastAsiaTheme="minorHAnsi"/>
      <w:lang w:eastAsia="en-US"/>
    </w:rPr>
  </w:style>
  <w:style w:type="paragraph" w:customStyle="1" w:styleId="6BFCF97673684362BDFE04C488B183BA1">
    <w:name w:val="6BFCF97673684362BDFE04C488B183BA1"/>
    <w:rsid w:val="00561179"/>
    <w:rPr>
      <w:rFonts w:eastAsiaTheme="minorHAnsi"/>
      <w:lang w:eastAsia="en-US"/>
    </w:rPr>
  </w:style>
  <w:style w:type="paragraph" w:customStyle="1" w:styleId="D3FC1463B7984A19A643542CAAA2844329">
    <w:name w:val="D3FC1463B7984A19A643542CAAA2844329"/>
    <w:rsid w:val="00561179"/>
    <w:rPr>
      <w:rFonts w:eastAsiaTheme="minorHAnsi"/>
      <w:lang w:eastAsia="en-US"/>
    </w:rPr>
  </w:style>
  <w:style w:type="paragraph" w:customStyle="1" w:styleId="CA0198139C764931B84156863822CFFB29">
    <w:name w:val="CA0198139C764931B84156863822CFFB29"/>
    <w:rsid w:val="00561179"/>
    <w:rPr>
      <w:rFonts w:eastAsiaTheme="minorHAnsi"/>
      <w:lang w:eastAsia="en-US"/>
    </w:rPr>
  </w:style>
  <w:style w:type="paragraph" w:customStyle="1" w:styleId="2B3512FD1CD14E57889465AE28191EE529">
    <w:name w:val="2B3512FD1CD14E57889465AE28191EE529"/>
    <w:rsid w:val="00561179"/>
    <w:rPr>
      <w:rFonts w:eastAsiaTheme="minorHAnsi"/>
      <w:lang w:eastAsia="en-US"/>
    </w:rPr>
  </w:style>
  <w:style w:type="paragraph" w:customStyle="1" w:styleId="3273D749ED7F4BDF8C8AB6634670B22029">
    <w:name w:val="3273D749ED7F4BDF8C8AB6634670B22029"/>
    <w:rsid w:val="00561179"/>
    <w:rPr>
      <w:rFonts w:eastAsiaTheme="minorHAnsi"/>
      <w:lang w:eastAsia="en-US"/>
    </w:rPr>
  </w:style>
  <w:style w:type="paragraph" w:customStyle="1" w:styleId="81379AA3B6B3464F9B2A6E2B8322485B28">
    <w:name w:val="81379AA3B6B3464F9B2A6E2B8322485B28"/>
    <w:rsid w:val="00561179"/>
    <w:rPr>
      <w:rFonts w:eastAsiaTheme="minorHAnsi"/>
      <w:lang w:eastAsia="en-US"/>
    </w:rPr>
  </w:style>
  <w:style w:type="paragraph" w:customStyle="1" w:styleId="9D40F734B11F4EDC9678AFA5EE09570D28">
    <w:name w:val="9D40F734B11F4EDC9678AFA5EE09570D28"/>
    <w:rsid w:val="00561179"/>
    <w:rPr>
      <w:rFonts w:eastAsiaTheme="minorHAnsi"/>
      <w:lang w:eastAsia="en-US"/>
    </w:rPr>
  </w:style>
  <w:style w:type="paragraph" w:customStyle="1" w:styleId="90035C2C0A514F7BBE1C25EA7389D48029">
    <w:name w:val="90035C2C0A514F7BBE1C25EA7389D48029"/>
    <w:rsid w:val="00561179"/>
    <w:rPr>
      <w:rFonts w:eastAsiaTheme="minorHAnsi"/>
      <w:lang w:eastAsia="en-US"/>
    </w:rPr>
  </w:style>
  <w:style w:type="paragraph" w:customStyle="1" w:styleId="6DE8419C7C5F4032962DD39C770821F729">
    <w:name w:val="6DE8419C7C5F4032962DD39C770821F729"/>
    <w:rsid w:val="00561179"/>
    <w:rPr>
      <w:rFonts w:eastAsiaTheme="minorHAnsi"/>
      <w:lang w:eastAsia="en-US"/>
    </w:rPr>
  </w:style>
  <w:style w:type="paragraph" w:customStyle="1" w:styleId="BD7A0381E1EE45B2AB85C6685C1510D629">
    <w:name w:val="BD7A0381E1EE45B2AB85C6685C1510D629"/>
    <w:rsid w:val="00561179"/>
    <w:rPr>
      <w:rFonts w:eastAsiaTheme="minorHAnsi"/>
      <w:lang w:eastAsia="en-US"/>
    </w:rPr>
  </w:style>
  <w:style w:type="paragraph" w:customStyle="1" w:styleId="D43F68784A5E43D3951597C62D836AE110">
    <w:name w:val="D43F68784A5E43D3951597C62D836AE110"/>
    <w:rsid w:val="00561179"/>
    <w:rPr>
      <w:rFonts w:eastAsiaTheme="minorHAnsi"/>
      <w:lang w:eastAsia="en-US"/>
    </w:rPr>
  </w:style>
  <w:style w:type="paragraph" w:customStyle="1" w:styleId="DFF63F2835354CEAA92D4C17621B62BB10">
    <w:name w:val="DFF63F2835354CEAA92D4C17621B62BB10"/>
    <w:rsid w:val="00561179"/>
    <w:rPr>
      <w:rFonts w:eastAsiaTheme="minorHAnsi"/>
      <w:lang w:eastAsia="en-US"/>
    </w:rPr>
  </w:style>
  <w:style w:type="paragraph" w:customStyle="1" w:styleId="D676D110FA814287B94C8E14F2992D807">
    <w:name w:val="D676D110FA814287B94C8E14F2992D807"/>
    <w:rsid w:val="00561179"/>
    <w:rPr>
      <w:rFonts w:eastAsiaTheme="minorHAnsi"/>
      <w:lang w:eastAsia="en-US"/>
    </w:rPr>
  </w:style>
  <w:style w:type="paragraph" w:customStyle="1" w:styleId="79888BCBB6F64F0FB6CE383D8B139BE47">
    <w:name w:val="79888BCBB6F64F0FB6CE383D8B139BE47"/>
    <w:rsid w:val="00561179"/>
    <w:rPr>
      <w:rFonts w:eastAsiaTheme="minorHAnsi"/>
      <w:lang w:eastAsia="en-US"/>
    </w:rPr>
  </w:style>
  <w:style w:type="paragraph" w:customStyle="1" w:styleId="66B9A7D96CF44F85B812E4EAFB03AD2D10">
    <w:name w:val="66B9A7D96CF44F85B812E4EAFB03AD2D10"/>
    <w:rsid w:val="00561179"/>
    <w:rPr>
      <w:rFonts w:eastAsiaTheme="minorHAnsi"/>
      <w:lang w:eastAsia="en-US"/>
    </w:rPr>
  </w:style>
  <w:style w:type="paragraph" w:customStyle="1" w:styleId="04EBB423757D47F399E56C73F28F5F2010">
    <w:name w:val="04EBB423757D47F399E56C73F28F5F2010"/>
    <w:rsid w:val="00561179"/>
    <w:rPr>
      <w:rFonts w:eastAsiaTheme="minorHAnsi"/>
      <w:lang w:eastAsia="en-US"/>
    </w:rPr>
  </w:style>
  <w:style w:type="paragraph" w:customStyle="1" w:styleId="67DD02B4C11043C88021228BCCFA60577">
    <w:name w:val="67DD02B4C11043C88021228BCCFA60577"/>
    <w:rsid w:val="00561179"/>
    <w:rPr>
      <w:rFonts w:eastAsiaTheme="minorHAnsi"/>
      <w:lang w:eastAsia="en-US"/>
    </w:rPr>
  </w:style>
  <w:style w:type="paragraph" w:customStyle="1" w:styleId="08D3102F96F4464F95C8DD367CC4E36F7">
    <w:name w:val="08D3102F96F4464F95C8DD367CC4E36F7"/>
    <w:rsid w:val="00561179"/>
    <w:rPr>
      <w:rFonts w:eastAsiaTheme="minorHAnsi"/>
      <w:lang w:eastAsia="en-US"/>
    </w:rPr>
  </w:style>
  <w:style w:type="paragraph" w:customStyle="1" w:styleId="400E82534BB742048D44221D4D5AB01B">
    <w:name w:val="400E82534BB742048D44221D4D5AB01B"/>
    <w:rsid w:val="00561179"/>
  </w:style>
  <w:style w:type="paragraph" w:customStyle="1" w:styleId="400E82534BB742048D44221D4D5AB01B1">
    <w:name w:val="400E82534BB742048D44221D4D5AB01B1"/>
    <w:rsid w:val="00C8250C"/>
    <w:rPr>
      <w:rFonts w:eastAsiaTheme="minorHAnsi"/>
      <w:lang w:eastAsia="en-US"/>
    </w:rPr>
  </w:style>
  <w:style w:type="paragraph" w:customStyle="1" w:styleId="5C052A6991F042F38FD6C20C9BD9AB4923">
    <w:name w:val="5C052A6991F042F38FD6C20C9BD9AB4923"/>
    <w:rsid w:val="00C8250C"/>
    <w:rPr>
      <w:rFonts w:eastAsiaTheme="minorHAnsi"/>
      <w:lang w:eastAsia="en-US"/>
    </w:rPr>
  </w:style>
  <w:style w:type="paragraph" w:customStyle="1" w:styleId="D3FC1463B7984A19A643542CAAA2844330">
    <w:name w:val="D3FC1463B7984A19A643542CAAA2844330"/>
    <w:rsid w:val="00C8250C"/>
    <w:rPr>
      <w:rFonts w:eastAsiaTheme="minorHAnsi"/>
      <w:lang w:eastAsia="en-US"/>
    </w:rPr>
  </w:style>
  <w:style w:type="paragraph" w:customStyle="1" w:styleId="CA0198139C764931B84156863822CFFB30">
    <w:name w:val="CA0198139C764931B84156863822CFFB30"/>
    <w:rsid w:val="00C8250C"/>
    <w:rPr>
      <w:rFonts w:eastAsiaTheme="minorHAnsi"/>
      <w:lang w:eastAsia="en-US"/>
    </w:rPr>
  </w:style>
  <w:style w:type="paragraph" w:customStyle="1" w:styleId="2B3512FD1CD14E57889465AE28191EE530">
    <w:name w:val="2B3512FD1CD14E57889465AE28191EE530"/>
    <w:rsid w:val="00C8250C"/>
    <w:rPr>
      <w:rFonts w:eastAsiaTheme="minorHAnsi"/>
      <w:lang w:eastAsia="en-US"/>
    </w:rPr>
  </w:style>
  <w:style w:type="paragraph" w:customStyle="1" w:styleId="3273D749ED7F4BDF8C8AB6634670B22030">
    <w:name w:val="3273D749ED7F4BDF8C8AB6634670B22030"/>
    <w:rsid w:val="00C8250C"/>
    <w:rPr>
      <w:rFonts w:eastAsiaTheme="minorHAnsi"/>
      <w:lang w:eastAsia="en-US"/>
    </w:rPr>
  </w:style>
  <w:style w:type="paragraph" w:customStyle="1" w:styleId="81379AA3B6B3464F9B2A6E2B8322485B29">
    <w:name w:val="81379AA3B6B3464F9B2A6E2B8322485B29"/>
    <w:rsid w:val="00C8250C"/>
    <w:rPr>
      <w:rFonts w:eastAsiaTheme="minorHAnsi"/>
      <w:lang w:eastAsia="en-US"/>
    </w:rPr>
  </w:style>
  <w:style w:type="paragraph" w:customStyle="1" w:styleId="9D40F734B11F4EDC9678AFA5EE09570D29">
    <w:name w:val="9D40F734B11F4EDC9678AFA5EE09570D29"/>
    <w:rsid w:val="00C8250C"/>
    <w:rPr>
      <w:rFonts w:eastAsiaTheme="minorHAnsi"/>
      <w:lang w:eastAsia="en-US"/>
    </w:rPr>
  </w:style>
  <w:style w:type="paragraph" w:customStyle="1" w:styleId="90035C2C0A514F7BBE1C25EA7389D48030">
    <w:name w:val="90035C2C0A514F7BBE1C25EA7389D48030"/>
    <w:rsid w:val="00C8250C"/>
    <w:rPr>
      <w:rFonts w:eastAsiaTheme="minorHAnsi"/>
      <w:lang w:eastAsia="en-US"/>
    </w:rPr>
  </w:style>
  <w:style w:type="paragraph" w:customStyle="1" w:styleId="6DE8419C7C5F4032962DD39C770821F730">
    <w:name w:val="6DE8419C7C5F4032962DD39C770821F730"/>
    <w:rsid w:val="00C8250C"/>
    <w:rPr>
      <w:rFonts w:eastAsiaTheme="minorHAnsi"/>
      <w:lang w:eastAsia="en-US"/>
    </w:rPr>
  </w:style>
  <w:style w:type="paragraph" w:customStyle="1" w:styleId="BD7A0381E1EE45B2AB85C6685C1510D630">
    <w:name w:val="BD7A0381E1EE45B2AB85C6685C1510D630"/>
    <w:rsid w:val="00C8250C"/>
    <w:rPr>
      <w:rFonts w:eastAsiaTheme="minorHAnsi"/>
      <w:lang w:eastAsia="en-US"/>
    </w:rPr>
  </w:style>
  <w:style w:type="paragraph" w:customStyle="1" w:styleId="D43F68784A5E43D3951597C62D836AE111">
    <w:name w:val="D43F68784A5E43D3951597C62D836AE111"/>
    <w:rsid w:val="00C8250C"/>
    <w:rPr>
      <w:rFonts w:eastAsiaTheme="minorHAnsi"/>
      <w:lang w:eastAsia="en-US"/>
    </w:rPr>
  </w:style>
  <w:style w:type="paragraph" w:customStyle="1" w:styleId="DFF63F2835354CEAA92D4C17621B62BB11">
    <w:name w:val="DFF63F2835354CEAA92D4C17621B62BB11"/>
    <w:rsid w:val="00C8250C"/>
    <w:rPr>
      <w:rFonts w:eastAsiaTheme="minorHAnsi"/>
      <w:lang w:eastAsia="en-US"/>
    </w:rPr>
  </w:style>
  <w:style w:type="paragraph" w:customStyle="1" w:styleId="D676D110FA814287B94C8E14F2992D808">
    <w:name w:val="D676D110FA814287B94C8E14F2992D808"/>
    <w:rsid w:val="00C8250C"/>
    <w:rPr>
      <w:rFonts w:eastAsiaTheme="minorHAnsi"/>
      <w:lang w:eastAsia="en-US"/>
    </w:rPr>
  </w:style>
  <w:style w:type="paragraph" w:customStyle="1" w:styleId="79888BCBB6F64F0FB6CE383D8B139BE48">
    <w:name w:val="79888BCBB6F64F0FB6CE383D8B139BE48"/>
    <w:rsid w:val="00C8250C"/>
    <w:rPr>
      <w:rFonts w:eastAsiaTheme="minorHAnsi"/>
      <w:lang w:eastAsia="en-US"/>
    </w:rPr>
  </w:style>
  <w:style w:type="paragraph" w:customStyle="1" w:styleId="66B9A7D96CF44F85B812E4EAFB03AD2D11">
    <w:name w:val="66B9A7D96CF44F85B812E4EAFB03AD2D11"/>
    <w:rsid w:val="00C8250C"/>
    <w:rPr>
      <w:rFonts w:eastAsiaTheme="minorHAnsi"/>
      <w:lang w:eastAsia="en-US"/>
    </w:rPr>
  </w:style>
  <w:style w:type="paragraph" w:customStyle="1" w:styleId="04EBB423757D47F399E56C73F28F5F2011">
    <w:name w:val="04EBB423757D47F399E56C73F28F5F2011"/>
    <w:rsid w:val="00C8250C"/>
    <w:rPr>
      <w:rFonts w:eastAsiaTheme="minorHAnsi"/>
      <w:lang w:eastAsia="en-US"/>
    </w:rPr>
  </w:style>
  <w:style w:type="paragraph" w:customStyle="1" w:styleId="67DD02B4C11043C88021228BCCFA60578">
    <w:name w:val="67DD02B4C11043C88021228BCCFA60578"/>
    <w:rsid w:val="00C8250C"/>
    <w:rPr>
      <w:rFonts w:eastAsiaTheme="minorHAnsi"/>
      <w:lang w:eastAsia="en-US"/>
    </w:rPr>
  </w:style>
  <w:style w:type="paragraph" w:customStyle="1" w:styleId="08D3102F96F4464F95C8DD367CC4E36F8">
    <w:name w:val="08D3102F96F4464F95C8DD367CC4E36F8"/>
    <w:rsid w:val="00C8250C"/>
    <w:rPr>
      <w:rFonts w:eastAsiaTheme="minorHAnsi"/>
      <w:lang w:eastAsia="en-US"/>
    </w:rPr>
  </w:style>
  <w:style w:type="paragraph" w:customStyle="1" w:styleId="400E82534BB742048D44221D4D5AB01B2">
    <w:name w:val="400E82534BB742048D44221D4D5AB01B2"/>
    <w:rsid w:val="00424440"/>
    <w:rPr>
      <w:rFonts w:eastAsiaTheme="minorHAnsi"/>
      <w:lang w:eastAsia="en-US"/>
    </w:rPr>
  </w:style>
  <w:style w:type="paragraph" w:customStyle="1" w:styleId="5C052A6991F042F38FD6C20C9BD9AB4924">
    <w:name w:val="5C052A6991F042F38FD6C20C9BD9AB4924"/>
    <w:rsid w:val="00424440"/>
    <w:rPr>
      <w:rFonts w:eastAsiaTheme="minorHAnsi"/>
      <w:lang w:eastAsia="en-US"/>
    </w:rPr>
  </w:style>
  <w:style w:type="paragraph" w:customStyle="1" w:styleId="D3FC1463B7984A19A643542CAAA2844331">
    <w:name w:val="D3FC1463B7984A19A643542CAAA2844331"/>
    <w:rsid w:val="00424440"/>
    <w:rPr>
      <w:rFonts w:eastAsiaTheme="minorHAnsi"/>
      <w:lang w:eastAsia="en-US"/>
    </w:rPr>
  </w:style>
  <w:style w:type="paragraph" w:customStyle="1" w:styleId="CA0198139C764931B84156863822CFFB31">
    <w:name w:val="CA0198139C764931B84156863822CFFB31"/>
    <w:rsid w:val="00424440"/>
    <w:rPr>
      <w:rFonts w:eastAsiaTheme="minorHAnsi"/>
      <w:lang w:eastAsia="en-US"/>
    </w:rPr>
  </w:style>
  <w:style w:type="paragraph" w:customStyle="1" w:styleId="2B3512FD1CD14E57889465AE28191EE531">
    <w:name w:val="2B3512FD1CD14E57889465AE28191EE531"/>
    <w:rsid w:val="00424440"/>
    <w:rPr>
      <w:rFonts w:eastAsiaTheme="minorHAnsi"/>
      <w:lang w:eastAsia="en-US"/>
    </w:rPr>
  </w:style>
  <w:style w:type="paragraph" w:customStyle="1" w:styleId="3273D749ED7F4BDF8C8AB6634670B22031">
    <w:name w:val="3273D749ED7F4BDF8C8AB6634670B22031"/>
    <w:rsid w:val="00424440"/>
    <w:rPr>
      <w:rFonts w:eastAsiaTheme="minorHAnsi"/>
      <w:lang w:eastAsia="en-US"/>
    </w:rPr>
  </w:style>
  <w:style w:type="paragraph" w:customStyle="1" w:styleId="81379AA3B6B3464F9B2A6E2B8322485B30">
    <w:name w:val="81379AA3B6B3464F9B2A6E2B8322485B30"/>
    <w:rsid w:val="00424440"/>
    <w:rPr>
      <w:rFonts w:eastAsiaTheme="minorHAnsi"/>
      <w:lang w:eastAsia="en-US"/>
    </w:rPr>
  </w:style>
  <w:style w:type="paragraph" w:customStyle="1" w:styleId="9D40F734B11F4EDC9678AFA5EE09570D30">
    <w:name w:val="9D40F734B11F4EDC9678AFA5EE09570D30"/>
    <w:rsid w:val="00424440"/>
    <w:rPr>
      <w:rFonts w:eastAsiaTheme="minorHAnsi"/>
      <w:lang w:eastAsia="en-US"/>
    </w:rPr>
  </w:style>
  <w:style w:type="paragraph" w:customStyle="1" w:styleId="90035C2C0A514F7BBE1C25EA7389D48031">
    <w:name w:val="90035C2C0A514F7BBE1C25EA7389D48031"/>
    <w:rsid w:val="00424440"/>
    <w:rPr>
      <w:rFonts w:eastAsiaTheme="minorHAnsi"/>
      <w:lang w:eastAsia="en-US"/>
    </w:rPr>
  </w:style>
  <w:style w:type="paragraph" w:customStyle="1" w:styleId="6DE8419C7C5F4032962DD39C770821F731">
    <w:name w:val="6DE8419C7C5F4032962DD39C770821F731"/>
    <w:rsid w:val="00424440"/>
    <w:rPr>
      <w:rFonts w:eastAsiaTheme="minorHAnsi"/>
      <w:lang w:eastAsia="en-US"/>
    </w:rPr>
  </w:style>
  <w:style w:type="paragraph" w:customStyle="1" w:styleId="BD7A0381E1EE45B2AB85C6685C1510D631">
    <w:name w:val="BD7A0381E1EE45B2AB85C6685C1510D631"/>
    <w:rsid w:val="00424440"/>
    <w:rPr>
      <w:rFonts w:eastAsiaTheme="minorHAnsi"/>
      <w:lang w:eastAsia="en-US"/>
    </w:rPr>
  </w:style>
  <w:style w:type="paragraph" w:customStyle="1" w:styleId="D43F68784A5E43D3951597C62D836AE112">
    <w:name w:val="D43F68784A5E43D3951597C62D836AE112"/>
    <w:rsid w:val="00424440"/>
    <w:rPr>
      <w:rFonts w:eastAsiaTheme="minorHAnsi"/>
      <w:lang w:eastAsia="en-US"/>
    </w:rPr>
  </w:style>
  <w:style w:type="paragraph" w:customStyle="1" w:styleId="DFF63F2835354CEAA92D4C17621B62BB12">
    <w:name w:val="DFF63F2835354CEAA92D4C17621B62BB12"/>
    <w:rsid w:val="00424440"/>
    <w:rPr>
      <w:rFonts w:eastAsiaTheme="minorHAnsi"/>
      <w:lang w:eastAsia="en-US"/>
    </w:rPr>
  </w:style>
  <w:style w:type="paragraph" w:customStyle="1" w:styleId="D676D110FA814287B94C8E14F2992D809">
    <w:name w:val="D676D110FA814287B94C8E14F2992D809"/>
    <w:rsid w:val="00424440"/>
    <w:rPr>
      <w:rFonts w:eastAsiaTheme="minorHAnsi"/>
      <w:lang w:eastAsia="en-US"/>
    </w:rPr>
  </w:style>
  <w:style w:type="paragraph" w:customStyle="1" w:styleId="79888BCBB6F64F0FB6CE383D8B139BE49">
    <w:name w:val="79888BCBB6F64F0FB6CE383D8B139BE49"/>
    <w:rsid w:val="00424440"/>
    <w:rPr>
      <w:rFonts w:eastAsiaTheme="minorHAnsi"/>
      <w:lang w:eastAsia="en-US"/>
    </w:rPr>
  </w:style>
  <w:style w:type="paragraph" w:customStyle="1" w:styleId="66B9A7D96CF44F85B812E4EAFB03AD2D12">
    <w:name w:val="66B9A7D96CF44F85B812E4EAFB03AD2D12"/>
    <w:rsid w:val="00424440"/>
    <w:rPr>
      <w:rFonts w:eastAsiaTheme="minorHAnsi"/>
      <w:lang w:eastAsia="en-US"/>
    </w:rPr>
  </w:style>
  <w:style w:type="paragraph" w:customStyle="1" w:styleId="04EBB423757D47F399E56C73F28F5F2012">
    <w:name w:val="04EBB423757D47F399E56C73F28F5F2012"/>
    <w:rsid w:val="00424440"/>
    <w:rPr>
      <w:rFonts w:eastAsiaTheme="minorHAnsi"/>
      <w:lang w:eastAsia="en-US"/>
    </w:rPr>
  </w:style>
  <w:style w:type="paragraph" w:customStyle="1" w:styleId="67DD02B4C11043C88021228BCCFA60579">
    <w:name w:val="67DD02B4C11043C88021228BCCFA60579"/>
    <w:rsid w:val="00424440"/>
    <w:rPr>
      <w:rFonts w:eastAsiaTheme="minorHAnsi"/>
      <w:lang w:eastAsia="en-US"/>
    </w:rPr>
  </w:style>
  <w:style w:type="paragraph" w:customStyle="1" w:styleId="08D3102F96F4464F95C8DD367CC4E36F9">
    <w:name w:val="08D3102F96F4464F95C8DD367CC4E36F9"/>
    <w:rsid w:val="00424440"/>
    <w:rPr>
      <w:rFonts w:eastAsiaTheme="minorHAnsi"/>
      <w:lang w:eastAsia="en-US"/>
    </w:rPr>
  </w:style>
  <w:style w:type="paragraph" w:customStyle="1" w:styleId="400E82534BB742048D44221D4D5AB01B3">
    <w:name w:val="400E82534BB742048D44221D4D5AB01B3"/>
    <w:rsid w:val="00D321E7"/>
    <w:rPr>
      <w:rFonts w:eastAsiaTheme="minorHAnsi"/>
      <w:lang w:eastAsia="en-US"/>
    </w:rPr>
  </w:style>
  <w:style w:type="paragraph" w:customStyle="1" w:styleId="5C052A6991F042F38FD6C20C9BD9AB4925">
    <w:name w:val="5C052A6991F042F38FD6C20C9BD9AB4925"/>
    <w:rsid w:val="00D321E7"/>
    <w:rPr>
      <w:rFonts w:eastAsiaTheme="minorHAnsi"/>
      <w:lang w:eastAsia="en-US"/>
    </w:rPr>
  </w:style>
  <w:style w:type="paragraph" w:customStyle="1" w:styleId="D3FC1463B7984A19A643542CAAA2844332">
    <w:name w:val="D3FC1463B7984A19A643542CAAA2844332"/>
    <w:rsid w:val="00D321E7"/>
    <w:rPr>
      <w:rFonts w:eastAsiaTheme="minorHAnsi"/>
      <w:lang w:eastAsia="en-US"/>
    </w:rPr>
  </w:style>
  <w:style w:type="paragraph" w:customStyle="1" w:styleId="CA0198139C764931B84156863822CFFB32">
    <w:name w:val="CA0198139C764931B84156863822CFFB32"/>
    <w:rsid w:val="00D321E7"/>
    <w:rPr>
      <w:rFonts w:eastAsiaTheme="minorHAnsi"/>
      <w:lang w:eastAsia="en-US"/>
    </w:rPr>
  </w:style>
  <w:style w:type="paragraph" w:customStyle="1" w:styleId="2B3512FD1CD14E57889465AE28191EE532">
    <w:name w:val="2B3512FD1CD14E57889465AE28191EE532"/>
    <w:rsid w:val="00D321E7"/>
    <w:rPr>
      <w:rFonts w:eastAsiaTheme="minorHAnsi"/>
      <w:lang w:eastAsia="en-US"/>
    </w:rPr>
  </w:style>
  <w:style w:type="paragraph" w:customStyle="1" w:styleId="3273D749ED7F4BDF8C8AB6634670B22032">
    <w:name w:val="3273D749ED7F4BDF8C8AB6634670B22032"/>
    <w:rsid w:val="00D321E7"/>
    <w:rPr>
      <w:rFonts w:eastAsiaTheme="minorHAnsi"/>
      <w:lang w:eastAsia="en-US"/>
    </w:rPr>
  </w:style>
  <w:style w:type="paragraph" w:customStyle="1" w:styleId="81379AA3B6B3464F9B2A6E2B8322485B31">
    <w:name w:val="81379AA3B6B3464F9B2A6E2B8322485B31"/>
    <w:rsid w:val="00D321E7"/>
    <w:rPr>
      <w:rFonts w:eastAsiaTheme="minorHAnsi"/>
      <w:lang w:eastAsia="en-US"/>
    </w:rPr>
  </w:style>
  <w:style w:type="paragraph" w:customStyle="1" w:styleId="9D40F734B11F4EDC9678AFA5EE09570D31">
    <w:name w:val="9D40F734B11F4EDC9678AFA5EE09570D31"/>
    <w:rsid w:val="00D321E7"/>
    <w:rPr>
      <w:rFonts w:eastAsiaTheme="minorHAnsi"/>
      <w:lang w:eastAsia="en-US"/>
    </w:rPr>
  </w:style>
  <w:style w:type="paragraph" w:customStyle="1" w:styleId="90035C2C0A514F7BBE1C25EA7389D48032">
    <w:name w:val="90035C2C0A514F7BBE1C25EA7389D48032"/>
    <w:rsid w:val="00D321E7"/>
    <w:rPr>
      <w:rFonts w:eastAsiaTheme="minorHAnsi"/>
      <w:lang w:eastAsia="en-US"/>
    </w:rPr>
  </w:style>
  <w:style w:type="paragraph" w:customStyle="1" w:styleId="6DE8419C7C5F4032962DD39C770821F732">
    <w:name w:val="6DE8419C7C5F4032962DD39C770821F732"/>
    <w:rsid w:val="00D321E7"/>
    <w:rPr>
      <w:rFonts w:eastAsiaTheme="minorHAnsi"/>
      <w:lang w:eastAsia="en-US"/>
    </w:rPr>
  </w:style>
  <w:style w:type="paragraph" w:customStyle="1" w:styleId="BD7A0381E1EE45B2AB85C6685C1510D632">
    <w:name w:val="BD7A0381E1EE45B2AB85C6685C1510D632"/>
    <w:rsid w:val="00D321E7"/>
    <w:rPr>
      <w:rFonts w:eastAsiaTheme="minorHAnsi"/>
      <w:lang w:eastAsia="en-US"/>
    </w:rPr>
  </w:style>
  <w:style w:type="paragraph" w:customStyle="1" w:styleId="D43F68784A5E43D3951597C62D836AE113">
    <w:name w:val="D43F68784A5E43D3951597C62D836AE113"/>
    <w:rsid w:val="00D321E7"/>
    <w:rPr>
      <w:rFonts w:eastAsiaTheme="minorHAnsi"/>
      <w:lang w:eastAsia="en-US"/>
    </w:rPr>
  </w:style>
  <w:style w:type="paragraph" w:customStyle="1" w:styleId="DFF63F2835354CEAA92D4C17621B62BB13">
    <w:name w:val="DFF63F2835354CEAA92D4C17621B62BB13"/>
    <w:rsid w:val="00D321E7"/>
    <w:rPr>
      <w:rFonts w:eastAsiaTheme="minorHAnsi"/>
      <w:lang w:eastAsia="en-US"/>
    </w:rPr>
  </w:style>
  <w:style w:type="paragraph" w:customStyle="1" w:styleId="D676D110FA814287B94C8E14F2992D8010">
    <w:name w:val="D676D110FA814287B94C8E14F2992D8010"/>
    <w:rsid w:val="00D321E7"/>
    <w:rPr>
      <w:rFonts w:eastAsiaTheme="minorHAnsi"/>
      <w:lang w:eastAsia="en-US"/>
    </w:rPr>
  </w:style>
  <w:style w:type="paragraph" w:customStyle="1" w:styleId="79888BCBB6F64F0FB6CE383D8B139BE410">
    <w:name w:val="79888BCBB6F64F0FB6CE383D8B139BE410"/>
    <w:rsid w:val="00D321E7"/>
    <w:rPr>
      <w:rFonts w:eastAsiaTheme="minorHAnsi"/>
      <w:lang w:eastAsia="en-US"/>
    </w:rPr>
  </w:style>
  <w:style w:type="paragraph" w:customStyle="1" w:styleId="66B9A7D96CF44F85B812E4EAFB03AD2D13">
    <w:name w:val="66B9A7D96CF44F85B812E4EAFB03AD2D13"/>
    <w:rsid w:val="00D321E7"/>
    <w:rPr>
      <w:rFonts w:eastAsiaTheme="minorHAnsi"/>
      <w:lang w:eastAsia="en-US"/>
    </w:rPr>
  </w:style>
  <w:style w:type="paragraph" w:customStyle="1" w:styleId="04EBB423757D47F399E56C73F28F5F2013">
    <w:name w:val="04EBB423757D47F399E56C73F28F5F2013"/>
    <w:rsid w:val="00D321E7"/>
    <w:rPr>
      <w:rFonts w:eastAsiaTheme="minorHAnsi"/>
      <w:lang w:eastAsia="en-US"/>
    </w:rPr>
  </w:style>
  <w:style w:type="paragraph" w:customStyle="1" w:styleId="67DD02B4C11043C88021228BCCFA605710">
    <w:name w:val="67DD02B4C11043C88021228BCCFA605710"/>
    <w:rsid w:val="00D321E7"/>
    <w:rPr>
      <w:rFonts w:eastAsiaTheme="minorHAnsi"/>
      <w:lang w:eastAsia="en-US"/>
    </w:rPr>
  </w:style>
  <w:style w:type="paragraph" w:customStyle="1" w:styleId="08D3102F96F4464F95C8DD367CC4E36F10">
    <w:name w:val="08D3102F96F4464F95C8DD367CC4E36F10"/>
    <w:rsid w:val="00D321E7"/>
    <w:rPr>
      <w:rFonts w:eastAsiaTheme="minorHAnsi"/>
      <w:lang w:eastAsia="en-US"/>
    </w:rPr>
  </w:style>
  <w:style w:type="paragraph" w:customStyle="1" w:styleId="400E82534BB742048D44221D4D5AB01B4">
    <w:name w:val="400E82534BB742048D44221D4D5AB01B4"/>
    <w:rsid w:val="0064630F"/>
    <w:rPr>
      <w:rFonts w:eastAsiaTheme="minorHAnsi"/>
      <w:lang w:eastAsia="en-US"/>
    </w:rPr>
  </w:style>
  <w:style w:type="paragraph" w:customStyle="1" w:styleId="5C052A6991F042F38FD6C20C9BD9AB4926">
    <w:name w:val="5C052A6991F042F38FD6C20C9BD9AB4926"/>
    <w:rsid w:val="0064630F"/>
    <w:rPr>
      <w:rFonts w:eastAsiaTheme="minorHAnsi"/>
      <w:lang w:eastAsia="en-US"/>
    </w:rPr>
  </w:style>
  <w:style w:type="paragraph" w:customStyle="1" w:styleId="D3FC1463B7984A19A643542CAAA2844333">
    <w:name w:val="D3FC1463B7984A19A643542CAAA2844333"/>
    <w:rsid w:val="0064630F"/>
    <w:rPr>
      <w:rFonts w:eastAsiaTheme="minorHAnsi"/>
      <w:lang w:eastAsia="en-US"/>
    </w:rPr>
  </w:style>
  <w:style w:type="paragraph" w:customStyle="1" w:styleId="CA0198139C764931B84156863822CFFB33">
    <w:name w:val="CA0198139C764931B84156863822CFFB33"/>
    <w:rsid w:val="0064630F"/>
    <w:rPr>
      <w:rFonts w:eastAsiaTheme="minorHAnsi"/>
      <w:lang w:eastAsia="en-US"/>
    </w:rPr>
  </w:style>
  <w:style w:type="paragraph" w:customStyle="1" w:styleId="2B3512FD1CD14E57889465AE28191EE533">
    <w:name w:val="2B3512FD1CD14E57889465AE28191EE533"/>
    <w:rsid w:val="0064630F"/>
    <w:rPr>
      <w:rFonts w:eastAsiaTheme="minorHAnsi"/>
      <w:lang w:eastAsia="en-US"/>
    </w:rPr>
  </w:style>
  <w:style w:type="paragraph" w:customStyle="1" w:styleId="3273D749ED7F4BDF8C8AB6634670B22033">
    <w:name w:val="3273D749ED7F4BDF8C8AB6634670B22033"/>
    <w:rsid w:val="0064630F"/>
    <w:rPr>
      <w:rFonts w:eastAsiaTheme="minorHAnsi"/>
      <w:lang w:eastAsia="en-US"/>
    </w:rPr>
  </w:style>
  <w:style w:type="paragraph" w:customStyle="1" w:styleId="81379AA3B6B3464F9B2A6E2B8322485B32">
    <w:name w:val="81379AA3B6B3464F9B2A6E2B8322485B32"/>
    <w:rsid w:val="0064630F"/>
    <w:rPr>
      <w:rFonts w:eastAsiaTheme="minorHAnsi"/>
      <w:lang w:eastAsia="en-US"/>
    </w:rPr>
  </w:style>
  <w:style w:type="paragraph" w:customStyle="1" w:styleId="9D40F734B11F4EDC9678AFA5EE09570D32">
    <w:name w:val="9D40F734B11F4EDC9678AFA5EE09570D32"/>
    <w:rsid w:val="0064630F"/>
    <w:rPr>
      <w:rFonts w:eastAsiaTheme="minorHAnsi"/>
      <w:lang w:eastAsia="en-US"/>
    </w:rPr>
  </w:style>
  <w:style w:type="paragraph" w:customStyle="1" w:styleId="90035C2C0A514F7BBE1C25EA7389D48033">
    <w:name w:val="90035C2C0A514F7BBE1C25EA7389D48033"/>
    <w:rsid w:val="0064630F"/>
    <w:rPr>
      <w:rFonts w:eastAsiaTheme="minorHAnsi"/>
      <w:lang w:eastAsia="en-US"/>
    </w:rPr>
  </w:style>
  <w:style w:type="paragraph" w:customStyle="1" w:styleId="6DE8419C7C5F4032962DD39C770821F733">
    <w:name w:val="6DE8419C7C5F4032962DD39C770821F733"/>
    <w:rsid w:val="0064630F"/>
    <w:rPr>
      <w:rFonts w:eastAsiaTheme="minorHAnsi"/>
      <w:lang w:eastAsia="en-US"/>
    </w:rPr>
  </w:style>
  <w:style w:type="paragraph" w:customStyle="1" w:styleId="BD7A0381E1EE45B2AB85C6685C1510D633">
    <w:name w:val="BD7A0381E1EE45B2AB85C6685C1510D633"/>
    <w:rsid w:val="0064630F"/>
    <w:rPr>
      <w:rFonts w:eastAsiaTheme="minorHAnsi"/>
      <w:lang w:eastAsia="en-US"/>
    </w:rPr>
  </w:style>
  <w:style w:type="paragraph" w:customStyle="1" w:styleId="D43F68784A5E43D3951597C62D836AE114">
    <w:name w:val="D43F68784A5E43D3951597C62D836AE114"/>
    <w:rsid w:val="0064630F"/>
    <w:rPr>
      <w:rFonts w:eastAsiaTheme="minorHAnsi"/>
      <w:lang w:eastAsia="en-US"/>
    </w:rPr>
  </w:style>
  <w:style w:type="paragraph" w:customStyle="1" w:styleId="DFF63F2835354CEAA92D4C17621B62BB14">
    <w:name w:val="DFF63F2835354CEAA92D4C17621B62BB14"/>
    <w:rsid w:val="0064630F"/>
    <w:rPr>
      <w:rFonts w:eastAsiaTheme="minorHAnsi"/>
      <w:lang w:eastAsia="en-US"/>
    </w:rPr>
  </w:style>
  <w:style w:type="paragraph" w:customStyle="1" w:styleId="D676D110FA814287B94C8E14F2992D8011">
    <w:name w:val="D676D110FA814287B94C8E14F2992D8011"/>
    <w:rsid w:val="0064630F"/>
    <w:rPr>
      <w:rFonts w:eastAsiaTheme="minorHAnsi"/>
      <w:lang w:eastAsia="en-US"/>
    </w:rPr>
  </w:style>
  <w:style w:type="paragraph" w:customStyle="1" w:styleId="79888BCBB6F64F0FB6CE383D8B139BE411">
    <w:name w:val="79888BCBB6F64F0FB6CE383D8B139BE411"/>
    <w:rsid w:val="0064630F"/>
    <w:rPr>
      <w:rFonts w:eastAsiaTheme="minorHAnsi"/>
      <w:lang w:eastAsia="en-US"/>
    </w:rPr>
  </w:style>
  <w:style w:type="paragraph" w:customStyle="1" w:styleId="66B9A7D96CF44F85B812E4EAFB03AD2D14">
    <w:name w:val="66B9A7D96CF44F85B812E4EAFB03AD2D14"/>
    <w:rsid w:val="0064630F"/>
    <w:rPr>
      <w:rFonts w:eastAsiaTheme="minorHAnsi"/>
      <w:lang w:eastAsia="en-US"/>
    </w:rPr>
  </w:style>
  <w:style w:type="paragraph" w:customStyle="1" w:styleId="04EBB423757D47F399E56C73F28F5F2014">
    <w:name w:val="04EBB423757D47F399E56C73F28F5F2014"/>
    <w:rsid w:val="0064630F"/>
    <w:rPr>
      <w:rFonts w:eastAsiaTheme="minorHAnsi"/>
      <w:lang w:eastAsia="en-US"/>
    </w:rPr>
  </w:style>
  <w:style w:type="paragraph" w:customStyle="1" w:styleId="67DD02B4C11043C88021228BCCFA605711">
    <w:name w:val="67DD02B4C11043C88021228BCCFA605711"/>
    <w:rsid w:val="0064630F"/>
    <w:rPr>
      <w:rFonts w:eastAsiaTheme="minorHAnsi"/>
      <w:lang w:eastAsia="en-US"/>
    </w:rPr>
  </w:style>
  <w:style w:type="paragraph" w:customStyle="1" w:styleId="08D3102F96F4464F95C8DD367CC4E36F11">
    <w:name w:val="08D3102F96F4464F95C8DD367CC4E36F11"/>
    <w:rsid w:val="0064630F"/>
    <w:rPr>
      <w:rFonts w:eastAsiaTheme="minorHAnsi"/>
      <w:lang w:eastAsia="en-US"/>
    </w:rPr>
  </w:style>
  <w:style w:type="paragraph" w:customStyle="1" w:styleId="400E82534BB742048D44221D4D5AB01B5">
    <w:name w:val="400E82534BB742048D44221D4D5AB01B5"/>
    <w:rsid w:val="00502041"/>
    <w:rPr>
      <w:rFonts w:eastAsiaTheme="minorHAnsi"/>
      <w:lang w:eastAsia="en-US"/>
    </w:rPr>
  </w:style>
  <w:style w:type="paragraph" w:customStyle="1" w:styleId="5C052A6991F042F38FD6C20C9BD9AB4927">
    <w:name w:val="5C052A6991F042F38FD6C20C9BD9AB4927"/>
    <w:rsid w:val="00502041"/>
    <w:rPr>
      <w:rFonts w:eastAsiaTheme="minorHAnsi"/>
      <w:lang w:eastAsia="en-US"/>
    </w:rPr>
  </w:style>
  <w:style w:type="paragraph" w:customStyle="1" w:styleId="D3FC1463B7984A19A643542CAAA2844334">
    <w:name w:val="D3FC1463B7984A19A643542CAAA2844334"/>
    <w:rsid w:val="00502041"/>
    <w:rPr>
      <w:rFonts w:eastAsiaTheme="minorHAnsi"/>
      <w:lang w:eastAsia="en-US"/>
    </w:rPr>
  </w:style>
  <w:style w:type="paragraph" w:customStyle="1" w:styleId="CA0198139C764931B84156863822CFFB34">
    <w:name w:val="CA0198139C764931B84156863822CFFB34"/>
    <w:rsid w:val="00502041"/>
    <w:rPr>
      <w:rFonts w:eastAsiaTheme="minorHAnsi"/>
      <w:lang w:eastAsia="en-US"/>
    </w:rPr>
  </w:style>
  <w:style w:type="paragraph" w:customStyle="1" w:styleId="2B3512FD1CD14E57889465AE28191EE534">
    <w:name w:val="2B3512FD1CD14E57889465AE28191EE534"/>
    <w:rsid w:val="00502041"/>
    <w:rPr>
      <w:rFonts w:eastAsiaTheme="minorHAnsi"/>
      <w:lang w:eastAsia="en-US"/>
    </w:rPr>
  </w:style>
  <w:style w:type="paragraph" w:customStyle="1" w:styleId="3273D749ED7F4BDF8C8AB6634670B22034">
    <w:name w:val="3273D749ED7F4BDF8C8AB6634670B22034"/>
    <w:rsid w:val="00502041"/>
    <w:rPr>
      <w:rFonts w:eastAsiaTheme="minorHAnsi"/>
      <w:lang w:eastAsia="en-US"/>
    </w:rPr>
  </w:style>
  <w:style w:type="paragraph" w:customStyle="1" w:styleId="81379AA3B6B3464F9B2A6E2B8322485B33">
    <w:name w:val="81379AA3B6B3464F9B2A6E2B8322485B33"/>
    <w:rsid w:val="00502041"/>
    <w:rPr>
      <w:rFonts w:eastAsiaTheme="minorHAnsi"/>
      <w:lang w:eastAsia="en-US"/>
    </w:rPr>
  </w:style>
  <w:style w:type="paragraph" w:customStyle="1" w:styleId="9D40F734B11F4EDC9678AFA5EE09570D33">
    <w:name w:val="9D40F734B11F4EDC9678AFA5EE09570D33"/>
    <w:rsid w:val="00502041"/>
    <w:rPr>
      <w:rFonts w:eastAsiaTheme="minorHAnsi"/>
      <w:lang w:eastAsia="en-US"/>
    </w:rPr>
  </w:style>
  <w:style w:type="paragraph" w:customStyle="1" w:styleId="90035C2C0A514F7BBE1C25EA7389D48034">
    <w:name w:val="90035C2C0A514F7BBE1C25EA7389D48034"/>
    <w:rsid w:val="00502041"/>
    <w:rPr>
      <w:rFonts w:eastAsiaTheme="minorHAnsi"/>
      <w:lang w:eastAsia="en-US"/>
    </w:rPr>
  </w:style>
  <w:style w:type="paragraph" w:customStyle="1" w:styleId="6DE8419C7C5F4032962DD39C770821F734">
    <w:name w:val="6DE8419C7C5F4032962DD39C770821F734"/>
    <w:rsid w:val="00502041"/>
    <w:rPr>
      <w:rFonts w:eastAsiaTheme="minorHAnsi"/>
      <w:lang w:eastAsia="en-US"/>
    </w:rPr>
  </w:style>
  <w:style w:type="paragraph" w:customStyle="1" w:styleId="BD7A0381E1EE45B2AB85C6685C1510D634">
    <w:name w:val="BD7A0381E1EE45B2AB85C6685C1510D634"/>
    <w:rsid w:val="00502041"/>
    <w:rPr>
      <w:rFonts w:eastAsiaTheme="minorHAnsi"/>
      <w:lang w:eastAsia="en-US"/>
    </w:rPr>
  </w:style>
  <w:style w:type="paragraph" w:customStyle="1" w:styleId="D43F68784A5E43D3951597C62D836AE115">
    <w:name w:val="D43F68784A5E43D3951597C62D836AE115"/>
    <w:rsid w:val="00502041"/>
    <w:rPr>
      <w:rFonts w:eastAsiaTheme="minorHAnsi"/>
      <w:lang w:eastAsia="en-US"/>
    </w:rPr>
  </w:style>
  <w:style w:type="paragraph" w:customStyle="1" w:styleId="DFF63F2835354CEAA92D4C17621B62BB15">
    <w:name w:val="DFF63F2835354CEAA92D4C17621B62BB15"/>
    <w:rsid w:val="00502041"/>
    <w:rPr>
      <w:rFonts w:eastAsiaTheme="minorHAnsi"/>
      <w:lang w:eastAsia="en-US"/>
    </w:rPr>
  </w:style>
  <w:style w:type="paragraph" w:customStyle="1" w:styleId="D676D110FA814287B94C8E14F2992D8012">
    <w:name w:val="D676D110FA814287B94C8E14F2992D8012"/>
    <w:rsid w:val="00502041"/>
    <w:rPr>
      <w:rFonts w:eastAsiaTheme="minorHAnsi"/>
      <w:lang w:eastAsia="en-US"/>
    </w:rPr>
  </w:style>
  <w:style w:type="paragraph" w:customStyle="1" w:styleId="79888BCBB6F64F0FB6CE383D8B139BE412">
    <w:name w:val="79888BCBB6F64F0FB6CE383D8B139BE412"/>
    <w:rsid w:val="00502041"/>
    <w:rPr>
      <w:rFonts w:eastAsiaTheme="minorHAnsi"/>
      <w:lang w:eastAsia="en-US"/>
    </w:rPr>
  </w:style>
  <w:style w:type="paragraph" w:customStyle="1" w:styleId="400E82534BB742048D44221D4D5AB01B6">
    <w:name w:val="400E82534BB742048D44221D4D5AB01B6"/>
    <w:rsid w:val="00DD68B9"/>
    <w:rPr>
      <w:rFonts w:eastAsiaTheme="minorHAnsi"/>
      <w:lang w:eastAsia="en-US"/>
    </w:rPr>
  </w:style>
  <w:style w:type="paragraph" w:customStyle="1" w:styleId="5C052A6991F042F38FD6C20C9BD9AB4928">
    <w:name w:val="5C052A6991F042F38FD6C20C9BD9AB4928"/>
    <w:rsid w:val="00DD68B9"/>
    <w:rPr>
      <w:rFonts w:eastAsiaTheme="minorHAnsi"/>
      <w:lang w:eastAsia="en-US"/>
    </w:rPr>
  </w:style>
  <w:style w:type="paragraph" w:customStyle="1" w:styleId="D3FC1463B7984A19A643542CAAA2844335">
    <w:name w:val="D3FC1463B7984A19A643542CAAA2844335"/>
    <w:rsid w:val="00DD68B9"/>
    <w:rPr>
      <w:rFonts w:eastAsiaTheme="minorHAnsi"/>
      <w:lang w:eastAsia="en-US"/>
    </w:rPr>
  </w:style>
  <w:style w:type="paragraph" w:customStyle="1" w:styleId="CA0198139C764931B84156863822CFFB35">
    <w:name w:val="CA0198139C764931B84156863822CFFB35"/>
    <w:rsid w:val="00DD68B9"/>
    <w:rPr>
      <w:rFonts w:eastAsiaTheme="minorHAnsi"/>
      <w:lang w:eastAsia="en-US"/>
    </w:rPr>
  </w:style>
  <w:style w:type="paragraph" w:customStyle="1" w:styleId="2B3512FD1CD14E57889465AE28191EE535">
    <w:name w:val="2B3512FD1CD14E57889465AE28191EE535"/>
    <w:rsid w:val="00DD68B9"/>
    <w:rPr>
      <w:rFonts w:eastAsiaTheme="minorHAnsi"/>
      <w:lang w:eastAsia="en-US"/>
    </w:rPr>
  </w:style>
  <w:style w:type="paragraph" w:customStyle="1" w:styleId="3273D749ED7F4BDF8C8AB6634670B22035">
    <w:name w:val="3273D749ED7F4BDF8C8AB6634670B22035"/>
    <w:rsid w:val="00DD68B9"/>
    <w:rPr>
      <w:rFonts w:eastAsiaTheme="minorHAnsi"/>
      <w:lang w:eastAsia="en-US"/>
    </w:rPr>
  </w:style>
  <w:style w:type="paragraph" w:customStyle="1" w:styleId="81379AA3B6B3464F9B2A6E2B8322485B34">
    <w:name w:val="81379AA3B6B3464F9B2A6E2B8322485B34"/>
    <w:rsid w:val="00DD68B9"/>
    <w:rPr>
      <w:rFonts w:eastAsiaTheme="minorHAnsi"/>
      <w:lang w:eastAsia="en-US"/>
    </w:rPr>
  </w:style>
  <w:style w:type="paragraph" w:customStyle="1" w:styleId="9D40F734B11F4EDC9678AFA5EE09570D34">
    <w:name w:val="9D40F734B11F4EDC9678AFA5EE09570D34"/>
    <w:rsid w:val="00DD68B9"/>
    <w:rPr>
      <w:rFonts w:eastAsiaTheme="minorHAnsi"/>
      <w:lang w:eastAsia="en-US"/>
    </w:rPr>
  </w:style>
  <w:style w:type="paragraph" w:customStyle="1" w:styleId="90035C2C0A514F7BBE1C25EA7389D48035">
    <w:name w:val="90035C2C0A514F7BBE1C25EA7389D48035"/>
    <w:rsid w:val="00DD68B9"/>
    <w:rPr>
      <w:rFonts w:eastAsiaTheme="minorHAnsi"/>
      <w:lang w:eastAsia="en-US"/>
    </w:rPr>
  </w:style>
  <w:style w:type="paragraph" w:customStyle="1" w:styleId="6DE8419C7C5F4032962DD39C770821F735">
    <w:name w:val="6DE8419C7C5F4032962DD39C770821F735"/>
    <w:rsid w:val="00DD68B9"/>
    <w:rPr>
      <w:rFonts w:eastAsiaTheme="minorHAnsi"/>
      <w:lang w:eastAsia="en-US"/>
    </w:rPr>
  </w:style>
  <w:style w:type="paragraph" w:customStyle="1" w:styleId="BD7A0381E1EE45B2AB85C6685C1510D635">
    <w:name w:val="BD7A0381E1EE45B2AB85C6685C1510D635"/>
    <w:rsid w:val="00DD68B9"/>
    <w:rPr>
      <w:rFonts w:eastAsiaTheme="minorHAnsi"/>
      <w:lang w:eastAsia="en-US"/>
    </w:rPr>
  </w:style>
  <w:style w:type="paragraph" w:customStyle="1" w:styleId="D43F68784A5E43D3951597C62D836AE116">
    <w:name w:val="D43F68784A5E43D3951597C62D836AE116"/>
    <w:rsid w:val="00DD68B9"/>
    <w:rPr>
      <w:rFonts w:eastAsiaTheme="minorHAnsi"/>
      <w:lang w:eastAsia="en-US"/>
    </w:rPr>
  </w:style>
  <w:style w:type="paragraph" w:customStyle="1" w:styleId="DFF63F2835354CEAA92D4C17621B62BB16">
    <w:name w:val="DFF63F2835354CEAA92D4C17621B62BB16"/>
    <w:rsid w:val="00DD68B9"/>
    <w:rPr>
      <w:rFonts w:eastAsiaTheme="minorHAnsi"/>
      <w:lang w:eastAsia="en-US"/>
    </w:rPr>
  </w:style>
  <w:style w:type="paragraph" w:customStyle="1" w:styleId="D676D110FA814287B94C8E14F2992D8013">
    <w:name w:val="D676D110FA814287B94C8E14F2992D8013"/>
    <w:rsid w:val="00DD68B9"/>
    <w:rPr>
      <w:rFonts w:eastAsiaTheme="minorHAnsi"/>
      <w:lang w:eastAsia="en-US"/>
    </w:rPr>
  </w:style>
  <w:style w:type="paragraph" w:customStyle="1" w:styleId="79888BCBB6F64F0FB6CE383D8B139BE413">
    <w:name w:val="79888BCBB6F64F0FB6CE383D8B139BE413"/>
    <w:rsid w:val="00DD68B9"/>
    <w:rPr>
      <w:rFonts w:eastAsiaTheme="minorHAnsi"/>
      <w:lang w:eastAsia="en-US"/>
    </w:rPr>
  </w:style>
  <w:style w:type="paragraph" w:customStyle="1" w:styleId="400E82534BB742048D44221D4D5AB01B7">
    <w:name w:val="400E82534BB742048D44221D4D5AB01B7"/>
    <w:rsid w:val="00336BEB"/>
    <w:rPr>
      <w:rFonts w:eastAsiaTheme="minorHAnsi"/>
      <w:lang w:eastAsia="en-US"/>
    </w:rPr>
  </w:style>
  <w:style w:type="paragraph" w:customStyle="1" w:styleId="5C052A6991F042F38FD6C20C9BD9AB4929">
    <w:name w:val="5C052A6991F042F38FD6C20C9BD9AB4929"/>
    <w:rsid w:val="00336BEB"/>
    <w:rPr>
      <w:rFonts w:eastAsiaTheme="minorHAnsi"/>
      <w:lang w:eastAsia="en-US"/>
    </w:rPr>
  </w:style>
  <w:style w:type="paragraph" w:customStyle="1" w:styleId="D3FC1463B7984A19A643542CAAA2844336">
    <w:name w:val="D3FC1463B7984A19A643542CAAA2844336"/>
    <w:rsid w:val="00336BEB"/>
    <w:rPr>
      <w:rFonts w:eastAsiaTheme="minorHAnsi"/>
      <w:lang w:eastAsia="en-US"/>
    </w:rPr>
  </w:style>
  <w:style w:type="paragraph" w:customStyle="1" w:styleId="CA0198139C764931B84156863822CFFB36">
    <w:name w:val="CA0198139C764931B84156863822CFFB36"/>
    <w:rsid w:val="00336BEB"/>
    <w:rPr>
      <w:rFonts w:eastAsiaTheme="minorHAnsi"/>
      <w:lang w:eastAsia="en-US"/>
    </w:rPr>
  </w:style>
  <w:style w:type="paragraph" w:customStyle="1" w:styleId="2B3512FD1CD14E57889465AE28191EE536">
    <w:name w:val="2B3512FD1CD14E57889465AE28191EE536"/>
    <w:rsid w:val="00336BEB"/>
    <w:rPr>
      <w:rFonts w:eastAsiaTheme="minorHAnsi"/>
      <w:lang w:eastAsia="en-US"/>
    </w:rPr>
  </w:style>
  <w:style w:type="paragraph" w:customStyle="1" w:styleId="3273D749ED7F4BDF8C8AB6634670B22036">
    <w:name w:val="3273D749ED7F4BDF8C8AB6634670B22036"/>
    <w:rsid w:val="00336BEB"/>
    <w:rPr>
      <w:rFonts w:eastAsiaTheme="minorHAnsi"/>
      <w:lang w:eastAsia="en-US"/>
    </w:rPr>
  </w:style>
  <w:style w:type="paragraph" w:customStyle="1" w:styleId="81379AA3B6B3464F9B2A6E2B8322485B35">
    <w:name w:val="81379AA3B6B3464F9B2A6E2B8322485B35"/>
    <w:rsid w:val="00336BEB"/>
    <w:rPr>
      <w:rFonts w:eastAsiaTheme="minorHAnsi"/>
      <w:lang w:eastAsia="en-US"/>
    </w:rPr>
  </w:style>
  <w:style w:type="paragraph" w:customStyle="1" w:styleId="9D40F734B11F4EDC9678AFA5EE09570D35">
    <w:name w:val="9D40F734B11F4EDC9678AFA5EE09570D35"/>
    <w:rsid w:val="00336BEB"/>
    <w:rPr>
      <w:rFonts w:eastAsiaTheme="minorHAnsi"/>
      <w:lang w:eastAsia="en-US"/>
    </w:rPr>
  </w:style>
  <w:style w:type="paragraph" w:customStyle="1" w:styleId="90035C2C0A514F7BBE1C25EA7389D48036">
    <w:name w:val="90035C2C0A514F7BBE1C25EA7389D48036"/>
    <w:rsid w:val="00336BEB"/>
    <w:rPr>
      <w:rFonts w:eastAsiaTheme="minorHAnsi"/>
      <w:lang w:eastAsia="en-US"/>
    </w:rPr>
  </w:style>
  <w:style w:type="paragraph" w:customStyle="1" w:styleId="6DE8419C7C5F4032962DD39C770821F736">
    <w:name w:val="6DE8419C7C5F4032962DD39C770821F736"/>
    <w:rsid w:val="00336BEB"/>
    <w:rPr>
      <w:rFonts w:eastAsiaTheme="minorHAnsi"/>
      <w:lang w:eastAsia="en-US"/>
    </w:rPr>
  </w:style>
  <w:style w:type="paragraph" w:customStyle="1" w:styleId="BD7A0381E1EE45B2AB85C6685C1510D636">
    <w:name w:val="BD7A0381E1EE45B2AB85C6685C1510D636"/>
    <w:rsid w:val="00336BEB"/>
    <w:rPr>
      <w:rFonts w:eastAsiaTheme="minorHAnsi"/>
      <w:lang w:eastAsia="en-US"/>
    </w:rPr>
  </w:style>
  <w:style w:type="paragraph" w:customStyle="1" w:styleId="D43F68784A5E43D3951597C62D836AE117">
    <w:name w:val="D43F68784A5E43D3951597C62D836AE117"/>
    <w:rsid w:val="00336BEB"/>
    <w:rPr>
      <w:rFonts w:eastAsiaTheme="minorHAnsi"/>
      <w:lang w:eastAsia="en-US"/>
    </w:rPr>
  </w:style>
  <w:style w:type="paragraph" w:customStyle="1" w:styleId="DFF63F2835354CEAA92D4C17621B62BB17">
    <w:name w:val="DFF63F2835354CEAA92D4C17621B62BB17"/>
    <w:rsid w:val="00336BEB"/>
    <w:rPr>
      <w:rFonts w:eastAsiaTheme="minorHAnsi"/>
      <w:lang w:eastAsia="en-US"/>
    </w:rPr>
  </w:style>
  <w:style w:type="paragraph" w:customStyle="1" w:styleId="D676D110FA814287B94C8E14F2992D8014">
    <w:name w:val="D676D110FA814287B94C8E14F2992D8014"/>
    <w:rsid w:val="00336BEB"/>
    <w:rPr>
      <w:rFonts w:eastAsiaTheme="minorHAnsi"/>
      <w:lang w:eastAsia="en-US"/>
    </w:rPr>
  </w:style>
  <w:style w:type="paragraph" w:customStyle="1" w:styleId="79888BCBB6F64F0FB6CE383D8B139BE414">
    <w:name w:val="79888BCBB6F64F0FB6CE383D8B139BE414"/>
    <w:rsid w:val="00336BEB"/>
    <w:rPr>
      <w:rFonts w:eastAsiaTheme="minorHAnsi"/>
      <w:lang w:eastAsia="en-US"/>
    </w:rPr>
  </w:style>
  <w:style w:type="paragraph" w:customStyle="1" w:styleId="400E82534BB742048D44221D4D5AB01B8">
    <w:name w:val="400E82534BB742048D44221D4D5AB01B8"/>
    <w:rsid w:val="005F50CD"/>
    <w:rPr>
      <w:rFonts w:eastAsiaTheme="minorHAnsi"/>
      <w:lang w:eastAsia="en-US"/>
    </w:rPr>
  </w:style>
  <w:style w:type="paragraph" w:customStyle="1" w:styleId="5C052A6991F042F38FD6C20C9BD9AB4930">
    <w:name w:val="5C052A6991F042F38FD6C20C9BD9AB4930"/>
    <w:rsid w:val="005F50CD"/>
    <w:rPr>
      <w:rFonts w:eastAsiaTheme="minorHAnsi"/>
      <w:lang w:eastAsia="en-US"/>
    </w:rPr>
  </w:style>
  <w:style w:type="paragraph" w:customStyle="1" w:styleId="D3FC1463B7984A19A643542CAAA2844337">
    <w:name w:val="D3FC1463B7984A19A643542CAAA2844337"/>
    <w:rsid w:val="005F50CD"/>
    <w:rPr>
      <w:rFonts w:eastAsiaTheme="minorHAnsi"/>
      <w:lang w:eastAsia="en-US"/>
    </w:rPr>
  </w:style>
  <w:style w:type="paragraph" w:customStyle="1" w:styleId="CA0198139C764931B84156863822CFFB37">
    <w:name w:val="CA0198139C764931B84156863822CFFB37"/>
    <w:rsid w:val="005F50CD"/>
    <w:rPr>
      <w:rFonts w:eastAsiaTheme="minorHAnsi"/>
      <w:lang w:eastAsia="en-US"/>
    </w:rPr>
  </w:style>
  <w:style w:type="paragraph" w:customStyle="1" w:styleId="2B3512FD1CD14E57889465AE28191EE537">
    <w:name w:val="2B3512FD1CD14E57889465AE28191EE537"/>
    <w:rsid w:val="005F50CD"/>
    <w:rPr>
      <w:rFonts w:eastAsiaTheme="minorHAnsi"/>
      <w:lang w:eastAsia="en-US"/>
    </w:rPr>
  </w:style>
  <w:style w:type="paragraph" w:customStyle="1" w:styleId="3273D749ED7F4BDF8C8AB6634670B22037">
    <w:name w:val="3273D749ED7F4BDF8C8AB6634670B22037"/>
    <w:rsid w:val="005F50CD"/>
    <w:rPr>
      <w:rFonts w:eastAsiaTheme="minorHAnsi"/>
      <w:lang w:eastAsia="en-US"/>
    </w:rPr>
  </w:style>
  <w:style w:type="paragraph" w:customStyle="1" w:styleId="81379AA3B6B3464F9B2A6E2B8322485B36">
    <w:name w:val="81379AA3B6B3464F9B2A6E2B8322485B36"/>
    <w:rsid w:val="005F50CD"/>
    <w:rPr>
      <w:rFonts w:eastAsiaTheme="minorHAnsi"/>
      <w:lang w:eastAsia="en-US"/>
    </w:rPr>
  </w:style>
  <w:style w:type="paragraph" w:customStyle="1" w:styleId="9D40F734B11F4EDC9678AFA5EE09570D36">
    <w:name w:val="9D40F734B11F4EDC9678AFA5EE09570D36"/>
    <w:rsid w:val="005F50CD"/>
    <w:rPr>
      <w:rFonts w:eastAsiaTheme="minorHAnsi"/>
      <w:lang w:eastAsia="en-US"/>
    </w:rPr>
  </w:style>
  <w:style w:type="paragraph" w:customStyle="1" w:styleId="90035C2C0A514F7BBE1C25EA7389D48037">
    <w:name w:val="90035C2C0A514F7BBE1C25EA7389D48037"/>
    <w:rsid w:val="005F50CD"/>
    <w:rPr>
      <w:rFonts w:eastAsiaTheme="minorHAnsi"/>
      <w:lang w:eastAsia="en-US"/>
    </w:rPr>
  </w:style>
  <w:style w:type="paragraph" w:customStyle="1" w:styleId="6DE8419C7C5F4032962DD39C770821F737">
    <w:name w:val="6DE8419C7C5F4032962DD39C770821F737"/>
    <w:rsid w:val="005F50CD"/>
    <w:rPr>
      <w:rFonts w:eastAsiaTheme="minorHAnsi"/>
      <w:lang w:eastAsia="en-US"/>
    </w:rPr>
  </w:style>
  <w:style w:type="paragraph" w:customStyle="1" w:styleId="BD7A0381E1EE45B2AB85C6685C1510D637">
    <w:name w:val="BD7A0381E1EE45B2AB85C6685C1510D637"/>
    <w:rsid w:val="005F50CD"/>
    <w:rPr>
      <w:rFonts w:eastAsiaTheme="minorHAnsi"/>
      <w:lang w:eastAsia="en-US"/>
    </w:rPr>
  </w:style>
  <w:style w:type="paragraph" w:customStyle="1" w:styleId="D43F68784A5E43D3951597C62D836AE118">
    <w:name w:val="D43F68784A5E43D3951597C62D836AE118"/>
    <w:rsid w:val="005F50CD"/>
    <w:rPr>
      <w:rFonts w:eastAsiaTheme="minorHAnsi"/>
      <w:lang w:eastAsia="en-US"/>
    </w:rPr>
  </w:style>
  <w:style w:type="paragraph" w:customStyle="1" w:styleId="DFF63F2835354CEAA92D4C17621B62BB18">
    <w:name w:val="DFF63F2835354CEAA92D4C17621B62BB18"/>
    <w:rsid w:val="005F50CD"/>
    <w:rPr>
      <w:rFonts w:eastAsiaTheme="minorHAnsi"/>
      <w:lang w:eastAsia="en-US"/>
    </w:rPr>
  </w:style>
  <w:style w:type="paragraph" w:customStyle="1" w:styleId="D676D110FA814287B94C8E14F2992D8015">
    <w:name w:val="D676D110FA814287B94C8E14F2992D8015"/>
    <w:rsid w:val="005F50CD"/>
    <w:rPr>
      <w:rFonts w:eastAsiaTheme="minorHAnsi"/>
      <w:lang w:eastAsia="en-US"/>
    </w:rPr>
  </w:style>
  <w:style w:type="paragraph" w:customStyle="1" w:styleId="79888BCBB6F64F0FB6CE383D8B139BE415">
    <w:name w:val="79888BCBB6F64F0FB6CE383D8B139BE415"/>
    <w:rsid w:val="005F50CD"/>
    <w:rPr>
      <w:rFonts w:eastAsiaTheme="minorHAnsi"/>
      <w:lang w:eastAsia="en-US"/>
    </w:rPr>
  </w:style>
  <w:style w:type="paragraph" w:customStyle="1" w:styleId="400E82534BB742048D44221D4D5AB01B9">
    <w:name w:val="400E82534BB742048D44221D4D5AB01B9"/>
    <w:rsid w:val="00F101DB"/>
    <w:rPr>
      <w:rFonts w:eastAsiaTheme="minorHAnsi"/>
      <w:lang w:eastAsia="en-US"/>
    </w:rPr>
  </w:style>
  <w:style w:type="paragraph" w:customStyle="1" w:styleId="5C052A6991F042F38FD6C20C9BD9AB4931">
    <w:name w:val="5C052A6991F042F38FD6C20C9BD9AB4931"/>
    <w:rsid w:val="00F101DB"/>
    <w:rPr>
      <w:rFonts w:eastAsiaTheme="minorHAnsi"/>
      <w:lang w:eastAsia="en-US"/>
    </w:rPr>
  </w:style>
  <w:style w:type="paragraph" w:customStyle="1" w:styleId="D3FC1463B7984A19A643542CAAA2844338">
    <w:name w:val="D3FC1463B7984A19A643542CAAA2844338"/>
    <w:rsid w:val="00F101DB"/>
    <w:rPr>
      <w:rFonts w:eastAsiaTheme="minorHAnsi"/>
      <w:lang w:eastAsia="en-US"/>
    </w:rPr>
  </w:style>
  <w:style w:type="paragraph" w:customStyle="1" w:styleId="CA0198139C764931B84156863822CFFB38">
    <w:name w:val="CA0198139C764931B84156863822CFFB38"/>
    <w:rsid w:val="00F101DB"/>
    <w:rPr>
      <w:rFonts w:eastAsiaTheme="minorHAnsi"/>
      <w:lang w:eastAsia="en-US"/>
    </w:rPr>
  </w:style>
  <w:style w:type="paragraph" w:customStyle="1" w:styleId="2B3512FD1CD14E57889465AE28191EE538">
    <w:name w:val="2B3512FD1CD14E57889465AE28191EE538"/>
    <w:rsid w:val="00F101DB"/>
    <w:rPr>
      <w:rFonts w:eastAsiaTheme="minorHAnsi"/>
      <w:lang w:eastAsia="en-US"/>
    </w:rPr>
  </w:style>
  <w:style w:type="paragraph" w:customStyle="1" w:styleId="3273D749ED7F4BDF8C8AB6634670B22038">
    <w:name w:val="3273D749ED7F4BDF8C8AB6634670B22038"/>
    <w:rsid w:val="00F101DB"/>
    <w:rPr>
      <w:rFonts w:eastAsiaTheme="minorHAnsi"/>
      <w:lang w:eastAsia="en-US"/>
    </w:rPr>
  </w:style>
  <w:style w:type="paragraph" w:customStyle="1" w:styleId="81379AA3B6B3464F9B2A6E2B8322485B37">
    <w:name w:val="81379AA3B6B3464F9B2A6E2B8322485B37"/>
    <w:rsid w:val="00F101DB"/>
    <w:rPr>
      <w:rFonts w:eastAsiaTheme="minorHAnsi"/>
      <w:lang w:eastAsia="en-US"/>
    </w:rPr>
  </w:style>
  <w:style w:type="paragraph" w:customStyle="1" w:styleId="9D40F734B11F4EDC9678AFA5EE09570D37">
    <w:name w:val="9D40F734B11F4EDC9678AFA5EE09570D37"/>
    <w:rsid w:val="00F101DB"/>
    <w:rPr>
      <w:rFonts w:eastAsiaTheme="minorHAnsi"/>
      <w:lang w:eastAsia="en-US"/>
    </w:rPr>
  </w:style>
  <w:style w:type="paragraph" w:customStyle="1" w:styleId="90035C2C0A514F7BBE1C25EA7389D48038">
    <w:name w:val="90035C2C0A514F7BBE1C25EA7389D48038"/>
    <w:rsid w:val="00F101DB"/>
    <w:rPr>
      <w:rFonts w:eastAsiaTheme="minorHAnsi"/>
      <w:lang w:eastAsia="en-US"/>
    </w:rPr>
  </w:style>
  <w:style w:type="paragraph" w:customStyle="1" w:styleId="6DE8419C7C5F4032962DD39C770821F738">
    <w:name w:val="6DE8419C7C5F4032962DD39C770821F738"/>
    <w:rsid w:val="00F101DB"/>
    <w:rPr>
      <w:rFonts w:eastAsiaTheme="minorHAnsi"/>
      <w:lang w:eastAsia="en-US"/>
    </w:rPr>
  </w:style>
  <w:style w:type="paragraph" w:customStyle="1" w:styleId="BD7A0381E1EE45B2AB85C6685C1510D638">
    <w:name w:val="BD7A0381E1EE45B2AB85C6685C1510D638"/>
    <w:rsid w:val="00F101DB"/>
    <w:rPr>
      <w:rFonts w:eastAsiaTheme="minorHAnsi"/>
      <w:lang w:eastAsia="en-US"/>
    </w:rPr>
  </w:style>
  <w:style w:type="paragraph" w:customStyle="1" w:styleId="D43F68784A5E43D3951597C62D836AE119">
    <w:name w:val="D43F68784A5E43D3951597C62D836AE119"/>
    <w:rsid w:val="00F101DB"/>
    <w:rPr>
      <w:rFonts w:eastAsiaTheme="minorHAnsi"/>
      <w:lang w:eastAsia="en-US"/>
    </w:rPr>
  </w:style>
  <w:style w:type="paragraph" w:customStyle="1" w:styleId="DFF63F2835354CEAA92D4C17621B62BB19">
    <w:name w:val="DFF63F2835354CEAA92D4C17621B62BB19"/>
    <w:rsid w:val="00F101DB"/>
    <w:rPr>
      <w:rFonts w:eastAsiaTheme="minorHAnsi"/>
      <w:lang w:eastAsia="en-US"/>
    </w:rPr>
  </w:style>
  <w:style w:type="paragraph" w:customStyle="1" w:styleId="D676D110FA814287B94C8E14F2992D8016">
    <w:name w:val="D676D110FA814287B94C8E14F2992D8016"/>
    <w:rsid w:val="00F101DB"/>
    <w:rPr>
      <w:rFonts w:eastAsiaTheme="minorHAnsi"/>
      <w:lang w:eastAsia="en-US"/>
    </w:rPr>
  </w:style>
  <w:style w:type="paragraph" w:customStyle="1" w:styleId="79888BCBB6F64F0FB6CE383D8B139BE416">
    <w:name w:val="79888BCBB6F64F0FB6CE383D8B139BE416"/>
    <w:rsid w:val="00F101DB"/>
    <w:rPr>
      <w:rFonts w:eastAsiaTheme="minorHAnsi"/>
      <w:lang w:eastAsia="en-US"/>
    </w:rPr>
  </w:style>
  <w:style w:type="paragraph" w:customStyle="1" w:styleId="D3FC1463B7984A19A643542CAAA2844339">
    <w:name w:val="D3FC1463B7984A19A643542CAAA2844339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3273D749ED7F4BDF8C8AB6634670B22039">
    <w:name w:val="3273D749ED7F4BDF8C8AB6634670B22039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81379AA3B6B3464F9B2A6E2B8322485B38">
    <w:name w:val="81379AA3B6B3464F9B2A6E2B8322485B38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9D40F734B11F4EDC9678AFA5EE09570D38">
    <w:name w:val="9D40F734B11F4EDC9678AFA5EE09570D38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90035C2C0A514F7BBE1C25EA7389D48039">
    <w:name w:val="90035C2C0A514F7BBE1C25EA7389D48039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6DE8419C7C5F4032962DD39C770821F739">
    <w:name w:val="6DE8419C7C5F4032962DD39C770821F739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BD7A0381E1EE45B2AB85C6685C1510D639">
    <w:name w:val="BD7A0381E1EE45B2AB85C6685C1510D639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D43F68784A5E43D3951597C62D836AE120">
    <w:name w:val="D43F68784A5E43D3951597C62D836AE120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DFF63F2835354CEAA92D4C17621B62BB20">
    <w:name w:val="DFF63F2835354CEAA92D4C17621B62BB20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D676D110FA814287B94C8E14F2992D8017">
    <w:name w:val="D676D110FA814287B94C8E14F2992D8017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79888BCBB6F64F0FB6CE383D8B139BE417">
    <w:name w:val="79888BCBB6F64F0FB6CE383D8B139BE417"/>
    <w:rsid w:val="00EA5440"/>
    <w:pPr>
      <w:spacing w:after="0" w:line="240" w:lineRule="auto"/>
    </w:pPr>
    <w:rPr>
      <w:rFonts w:eastAsiaTheme="minorHAnsi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5FAC1-A19D-4025-973C-DC0007541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Sak Mal.dotx</Template>
  <TotalTime>250</TotalTime>
  <Pages>2</Pages>
  <Words>77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ACOS AS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keywords>Gruppe: Stavanger bispedømmeråd</keywords>
  <lastModifiedBy>Acos Ansatt</lastModifiedBy>
  <revision>92</revision>
  <dcterms:created xsi:type="dcterms:W3CDTF">2011-11-07T15:04:00.0000000Z</dcterms:created>
  <dcterms:modified xsi:type="dcterms:W3CDTF">2013-09-30T07:15:00.0000000Z</dcterms:modified>
  <dc:title>Godkjenning av innkalling og saksliste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ltype">
    <vt:lpwstr>Sak</vt:lpwstr>
  </property>
</Properties>
</file>